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E7B4F" w14:textId="77777777" w:rsidR="00B35089" w:rsidRDefault="00B35089" w:rsidP="00B35089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1C3D307C" w14:textId="77777777" w:rsidR="00B35089" w:rsidRDefault="00B35089" w:rsidP="00B35089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279D405" w14:textId="77777777" w:rsidR="00B35089" w:rsidRDefault="00B35089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6C7AEE4" w14:textId="77777777" w:rsidR="0085747A" w:rsidRPr="00194018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194018">
        <w:rPr>
          <w:rFonts w:ascii="Corbel" w:hAnsi="Corbel"/>
          <w:b/>
          <w:smallCaps/>
          <w:sz w:val="24"/>
          <w:szCs w:val="24"/>
        </w:rPr>
        <w:t>SYLABUS</w:t>
      </w:r>
    </w:p>
    <w:p w14:paraId="758D2A08" w14:textId="77777777" w:rsidR="0085747A" w:rsidRPr="00194018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194018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194018">
        <w:rPr>
          <w:rFonts w:ascii="Corbel" w:hAnsi="Corbel"/>
          <w:b/>
          <w:smallCaps/>
          <w:sz w:val="24"/>
          <w:szCs w:val="24"/>
        </w:rPr>
        <w:t xml:space="preserve"> </w:t>
      </w:r>
      <w:r w:rsidR="008236A4" w:rsidRPr="00194018">
        <w:rPr>
          <w:rFonts w:ascii="Corbel" w:hAnsi="Corbel"/>
          <w:b/>
          <w:smallCaps/>
          <w:sz w:val="24"/>
          <w:szCs w:val="24"/>
        </w:rPr>
        <w:t>202</w:t>
      </w:r>
      <w:r w:rsidR="005A31D4">
        <w:rPr>
          <w:rFonts w:ascii="Corbel" w:hAnsi="Corbel"/>
          <w:b/>
          <w:smallCaps/>
          <w:sz w:val="24"/>
          <w:szCs w:val="24"/>
        </w:rPr>
        <w:t>5</w:t>
      </w:r>
      <w:r w:rsidR="008236A4" w:rsidRPr="00194018">
        <w:rPr>
          <w:rFonts w:ascii="Corbel" w:hAnsi="Corbel"/>
          <w:b/>
          <w:smallCaps/>
          <w:sz w:val="24"/>
          <w:szCs w:val="24"/>
        </w:rPr>
        <w:t xml:space="preserve"> – </w:t>
      </w:r>
      <w:r w:rsidR="002A76D0" w:rsidRPr="00194018">
        <w:rPr>
          <w:rFonts w:ascii="Corbel" w:hAnsi="Corbel"/>
          <w:b/>
          <w:smallCaps/>
          <w:sz w:val="24"/>
          <w:szCs w:val="24"/>
        </w:rPr>
        <w:t>20</w:t>
      </w:r>
      <w:r w:rsidR="005A31D4">
        <w:rPr>
          <w:rFonts w:ascii="Corbel" w:hAnsi="Corbel"/>
          <w:b/>
          <w:smallCaps/>
          <w:sz w:val="24"/>
          <w:szCs w:val="24"/>
        </w:rPr>
        <w:t>30</w:t>
      </w:r>
    </w:p>
    <w:p w14:paraId="43926081" w14:textId="77777777" w:rsidR="00445970" w:rsidRPr="00194018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194018">
        <w:rPr>
          <w:rFonts w:ascii="Corbel" w:hAnsi="Corbel"/>
          <w:sz w:val="24"/>
          <w:szCs w:val="24"/>
        </w:rPr>
        <w:tab/>
      </w:r>
      <w:r w:rsidRPr="00194018">
        <w:rPr>
          <w:rFonts w:ascii="Corbel" w:hAnsi="Corbel"/>
          <w:sz w:val="24"/>
          <w:szCs w:val="24"/>
        </w:rPr>
        <w:tab/>
      </w:r>
      <w:r w:rsidRPr="00194018">
        <w:rPr>
          <w:rFonts w:ascii="Corbel" w:hAnsi="Corbel"/>
          <w:sz w:val="24"/>
          <w:szCs w:val="24"/>
        </w:rPr>
        <w:tab/>
      </w:r>
      <w:r w:rsidRPr="00194018">
        <w:rPr>
          <w:rFonts w:ascii="Corbel" w:hAnsi="Corbel"/>
          <w:sz w:val="24"/>
          <w:szCs w:val="24"/>
        </w:rPr>
        <w:tab/>
        <w:t xml:space="preserve">Rok akademicki  </w:t>
      </w:r>
      <w:r w:rsidR="003053C9" w:rsidRPr="00194018">
        <w:rPr>
          <w:rFonts w:ascii="Corbel" w:hAnsi="Corbel"/>
          <w:sz w:val="24"/>
          <w:szCs w:val="24"/>
        </w:rPr>
        <w:t>202</w:t>
      </w:r>
      <w:r w:rsidR="005A31D4">
        <w:rPr>
          <w:rFonts w:ascii="Corbel" w:hAnsi="Corbel"/>
          <w:sz w:val="24"/>
          <w:szCs w:val="24"/>
        </w:rPr>
        <w:t>7</w:t>
      </w:r>
      <w:r w:rsidR="003053C9" w:rsidRPr="00194018">
        <w:rPr>
          <w:rFonts w:ascii="Corbel" w:hAnsi="Corbel"/>
          <w:sz w:val="24"/>
          <w:szCs w:val="24"/>
        </w:rPr>
        <w:t>/</w:t>
      </w:r>
      <w:r w:rsidR="008F0EAF">
        <w:rPr>
          <w:rFonts w:ascii="Corbel" w:hAnsi="Corbel"/>
          <w:sz w:val="24"/>
          <w:szCs w:val="24"/>
        </w:rPr>
        <w:t>202</w:t>
      </w:r>
      <w:r w:rsidR="005A31D4">
        <w:rPr>
          <w:rFonts w:ascii="Corbel" w:hAnsi="Corbel"/>
          <w:sz w:val="24"/>
          <w:szCs w:val="24"/>
        </w:rPr>
        <w:t>8</w:t>
      </w:r>
      <w:r w:rsidR="008F0EAF">
        <w:rPr>
          <w:rFonts w:ascii="Corbel" w:hAnsi="Corbel"/>
          <w:sz w:val="24"/>
          <w:szCs w:val="24"/>
        </w:rPr>
        <w:t xml:space="preserve"> </w:t>
      </w:r>
      <w:r w:rsidR="00D01880" w:rsidRPr="00D01880">
        <w:rPr>
          <w:rFonts w:ascii="Corbel" w:hAnsi="Corbel"/>
          <w:sz w:val="24"/>
          <w:szCs w:val="24"/>
        </w:rPr>
        <w:t>oraz</w:t>
      </w:r>
      <w:r w:rsidR="00F64E31">
        <w:rPr>
          <w:rFonts w:ascii="Corbel" w:hAnsi="Corbel"/>
          <w:sz w:val="24"/>
          <w:szCs w:val="24"/>
        </w:rPr>
        <w:t xml:space="preserve"> </w:t>
      </w:r>
      <w:r w:rsidR="008F0EAF">
        <w:rPr>
          <w:rFonts w:ascii="Corbel" w:hAnsi="Corbel"/>
          <w:sz w:val="24"/>
          <w:szCs w:val="24"/>
        </w:rPr>
        <w:t>20</w:t>
      </w:r>
      <w:r w:rsidR="00F2036C">
        <w:rPr>
          <w:rFonts w:ascii="Corbel" w:hAnsi="Corbel"/>
          <w:sz w:val="24"/>
          <w:szCs w:val="24"/>
        </w:rPr>
        <w:t>2</w:t>
      </w:r>
      <w:r w:rsidR="005A31D4">
        <w:rPr>
          <w:rFonts w:ascii="Corbel" w:hAnsi="Corbel"/>
          <w:sz w:val="24"/>
          <w:szCs w:val="24"/>
        </w:rPr>
        <w:t>8/</w:t>
      </w:r>
      <w:r w:rsidR="003053C9" w:rsidRPr="00194018">
        <w:rPr>
          <w:rFonts w:ascii="Corbel" w:hAnsi="Corbel"/>
          <w:sz w:val="24"/>
          <w:szCs w:val="24"/>
        </w:rPr>
        <w:t>202</w:t>
      </w:r>
      <w:r w:rsidR="005A31D4">
        <w:rPr>
          <w:rFonts w:ascii="Corbel" w:hAnsi="Corbel"/>
          <w:sz w:val="24"/>
          <w:szCs w:val="24"/>
        </w:rPr>
        <w:t>9</w:t>
      </w:r>
    </w:p>
    <w:p w14:paraId="618D0868" w14:textId="77777777" w:rsidR="0085747A" w:rsidRPr="0019401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A886BEC" w14:textId="77777777" w:rsidR="0085747A" w:rsidRPr="00194018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194018">
        <w:rPr>
          <w:rFonts w:ascii="Corbel" w:hAnsi="Corbel"/>
          <w:szCs w:val="24"/>
        </w:rPr>
        <w:t xml:space="preserve">1. </w:t>
      </w:r>
      <w:r w:rsidR="0085747A" w:rsidRPr="00194018">
        <w:rPr>
          <w:rFonts w:ascii="Corbel" w:hAnsi="Corbel"/>
          <w:szCs w:val="24"/>
        </w:rPr>
        <w:t xml:space="preserve">Podstawowe </w:t>
      </w:r>
      <w:r w:rsidR="00445970" w:rsidRPr="00194018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194018" w14:paraId="6923F086" w14:textId="77777777" w:rsidTr="002668C1">
        <w:tc>
          <w:tcPr>
            <w:tcW w:w="2694" w:type="dxa"/>
            <w:vAlign w:val="center"/>
          </w:tcPr>
          <w:p w14:paraId="5EA13D62" w14:textId="77777777" w:rsidR="0085747A" w:rsidRPr="0019401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ABCD428" w14:textId="77777777" w:rsidR="0085747A" w:rsidRPr="00194018" w:rsidRDefault="008236A4" w:rsidP="00D3785E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metodyka edukacji przedszkolnej i wczesnoszkolnej dzieci i uczniów ze spektrum autyzmu</w:t>
            </w:r>
          </w:p>
        </w:tc>
      </w:tr>
      <w:tr w:rsidR="0085747A" w:rsidRPr="00194018" w14:paraId="758807FF" w14:textId="77777777" w:rsidTr="002668C1">
        <w:tc>
          <w:tcPr>
            <w:tcW w:w="2694" w:type="dxa"/>
            <w:vAlign w:val="center"/>
          </w:tcPr>
          <w:p w14:paraId="22CF3766" w14:textId="77777777" w:rsidR="0085747A" w:rsidRPr="0019401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194018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8CFB0E" w14:textId="77777777" w:rsidR="0085747A" w:rsidRPr="00194018" w:rsidRDefault="008236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4018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194018" w14:paraId="1CFEFF51" w14:textId="77777777" w:rsidTr="002668C1">
        <w:tc>
          <w:tcPr>
            <w:tcW w:w="2694" w:type="dxa"/>
            <w:vAlign w:val="center"/>
          </w:tcPr>
          <w:p w14:paraId="7EA7BF84" w14:textId="77777777" w:rsidR="0085747A" w:rsidRPr="00194018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N</w:t>
            </w:r>
            <w:r w:rsidR="0085747A" w:rsidRPr="00194018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194018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46B21DE" w14:textId="77777777" w:rsidR="0085747A" w:rsidRPr="00194018" w:rsidRDefault="00CB2AC3" w:rsidP="008236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B2AC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194018" w14:paraId="6093A0E0" w14:textId="77777777" w:rsidTr="002668C1">
        <w:tc>
          <w:tcPr>
            <w:tcW w:w="2694" w:type="dxa"/>
            <w:vAlign w:val="center"/>
          </w:tcPr>
          <w:p w14:paraId="7D958CB5" w14:textId="77777777" w:rsidR="0085747A" w:rsidRPr="0019401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D43E420" w14:textId="77777777" w:rsidR="0085747A" w:rsidRPr="00194018" w:rsidRDefault="008236A4" w:rsidP="008236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4018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194018" w14:paraId="561BC778" w14:textId="77777777" w:rsidTr="002668C1">
        <w:tc>
          <w:tcPr>
            <w:tcW w:w="2694" w:type="dxa"/>
            <w:vAlign w:val="center"/>
          </w:tcPr>
          <w:p w14:paraId="1A8F97F4" w14:textId="77777777" w:rsidR="0085747A" w:rsidRPr="0019401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1C538AC" w14:textId="77777777" w:rsidR="0085747A" w:rsidRPr="00194018" w:rsidRDefault="008236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4018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194018" w14:paraId="08C6A906" w14:textId="77777777" w:rsidTr="002668C1">
        <w:tc>
          <w:tcPr>
            <w:tcW w:w="2694" w:type="dxa"/>
            <w:vAlign w:val="center"/>
          </w:tcPr>
          <w:p w14:paraId="02C02E26" w14:textId="77777777" w:rsidR="0085747A" w:rsidRPr="00194018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1B71C55" w14:textId="77777777" w:rsidR="0085747A" w:rsidRPr="00194018" w:rsidRDefault="008236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4018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194018" w14:paraId="3B085014" w14:textId="77777777" w:rsidTr="002668C1">
        <w:tc>
          <w:tcPr>
            <w:tcW w:w="2694" w:type="dxa"/>
            <w:vAlign w:val="center"/>
          </w:tcPr>
          <w:p w14:paraId="484F01E1" w14:textId="77777777" w:rsidR="0085747A" w:rsidRPr="0019401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A07DF25" w14:textId="3FE57512" w:rsidR="0085747A" w:rsidRPr="00194018" w:rsidRDefault="00E26C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A265C" w:rsidRPr="00194018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194018" w14:paraId="38DE5383" w14:textId="77777777" w:rsidTr="002668C1">
        <w:tc>
          <w:tcPr>
            <w:tcW w:w="2694" w:type="dxa"/>
            <w:vAlign w:val="center"/>
          </w:tcPr>
          <w:p w14:paraId="48F4ED9A" w14:textId="77777777" w:rsidR="0085747A" w:rsidRPr="0019401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74BFAB8" w14:textId="77777777" w:rsidR="0085747A" w:rsidRPr="00194018" w:rsidRDefault="005A31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7A265C" w:rsidRPr="00194018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363194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194018" w14:paraId="74DFAF46" w14:textId="77777777" w:rsidTr="002668C1">
        <w:tc>
          <w:tcPr>
            <w:tcW w:w="2694" w:type="dxa"/>
            <w:vAlign w:val="center"/>
          </w:tcPr>
          <w:p w14:paraId="4436AD5E" w14:textId="77777777" w:rsidR="0085747A" w:rsidRPr="0019401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194018">
              <w:rPr>
                <w:rFonts w:ascii="Corbel" w:hAnsi="Corbel"/>
                <w:sz w:val="24"/>
                <w:szCs w:val="24"/>
              </w:rPr>
              <w:t>/y</w:t>
            </w:r>
            <w:r w:rsidRPr="00194018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0A5D4C1" w14:textId="77777777" w:rsidR="0085747A" w:rsidRPr="00194018" w:rsidRDefault="002A76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4018">
              <w:rPr>
                <w:rFonts w:ascii="Corbel" w:hAnsi="Corbel"/>
                <w:b w:val="0"/>
                <w:sz w:val="24"/>
                <w:szCs w:val="24"/>
              </w:rPr>
              <w:t>Rok III i IV,</w:t>
            </w:r>
            <w:r w:rsidR="008236A4" w:rsidRPr="00194018">
              <w:rPr>
                <w:rFonts w:ascii="Corbel" w:hAnsi="Corbel"/>
                <w:b w:val="0"/>
                <w:sz w:val="24"/>
                <w:szCs w:val="24"/>
              </w:rPr>
              <w:t xml:space="preserve"> 6 i 7 semestr </w:t>
            </w:r>
          </w:p>
        </w:tc>
      </w:tr>
      <w:tr w:rsidR="008236A4" w:rsidRPr="00194018" w14:paraId="4409F144" w14:textId="77777777" w:rsidTr="002668C1">
        <w:tc>
          <w:tcPr>
            <w:tcW w:w="2694" w:type="dxa"/>
            <w:vAlign w:val="center"/>
          </w:tcPr>
          <w:p w14:paraId="4454155B" w14:textId="77777777" w:rsidR="008236A4" w:rsidRPr="00194018" w:rsidRDefault="008236A4" w:rsidP="008236A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14:paraId="68C40BEA" w14:textId="77777777" w:rsidR="008236A4" w:rsidRPr="00194018" w:rsidRDefault="008236A4" w:rsidP="008236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color w:val="808080" w:themeColor="text1" w:themeTint="7F"/>
                <w:sz w:val="24"/>
                <w:szCs w:val="24"/>
              </w:rPr>
            </w:pPr>
            <w:r w:rsidRPr="00194018">
              <w:rPr>
                <w:rFonts w:ascii="Corbel" w:hAnsi="Corbel"/>
                <w:b w:val="0"/>
                <w:sz w:val="24"/>
                <w:szCs w:val="24"/>
              </w:rPr>
              <w:t xml:space="preserve">E. Przygotowanie w poszczególnych zakresach pedagogiki specjalnej, E.A. Edukacja i terapia osób z zaburzeniami ze spektrum autyzmu, E.2. Przygotowanie </w:t>
            </w:r>
            <w:proofErr w:type="spellStart"/>
            <w:r w:rsidRPr="00194018">
              <w:rPr>
                <w:rFonts w:ascii="Corbel" w:hAnsi="Corbel"/>
                <w:b w:val="0"/>
                <w:sz w:val="24"/>
                <w:szCs w:val="24"/>
              </w:rPr>
              <w:t>dydaktyczno</w:t>
            </w:r>
            <w:proofErr w:type="spellEnd"/>
            <w:r w:rsidRPr="0019401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D3785E" w:rsidRPr="00194018"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Pr="00194018">
              <w:rPr>
                <w:rFonts w:ascii="Corbel" w:hAnsi="Corbel"/>
                <w:b w:val="0"/>
                <w:sz w:val="24"/>
                <w:szCs w:val="24"/>
              </w:rPr>
              <w:t xml:space="preserve"> metodyczne</w:t>
            </w:r>
            <w:r w:rsidR="00D3785E" w:rsidRPr="00194018">
              <w:rPr>
                <w:rFonts w:ascii="Corbel" w:hAnsi="Corbel"/>
                <w:b w:val="0"/>
                <w:sz w:val="24"/>
                <w:szCs w:val="24"/>
              </w:rPr>
              <w:t>; przedmiot specjalnościowy</w:t>
            </w:r>
          </w:p>
        </w:tc>
      </w:tr>
      <w:tr w:rsidR="008236A4" w:rsidRPr="00194018" w14:paraId="196E58EA" w14:textId="77777777" w:rsidTr="002668C1">
        <w:tc>
          <w:tcPr>
            <w:tcW w:w="2694" w:type="dxa"/>
            <w:vAlign w:val="center"/>
          </w:tcPr>
          <w:p w14:paraId="4C798EB3" w14:textId="77777777" w:rsidR="008236A4" w:rsidRPr="00194018" w:rsidRDefault="008236A4" w:rsidP="008236A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E64506D" w14:textId="77777777" w:rsidR="008236A4" w:rsidRPr="00194018" w:rsidRDefault="00D44C48" w:rsidP="008236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4018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236A4" w:rsidRPr="00194018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236A4" w:rsidRPr="00194018" w14:paraId="4FD4E79E" w14:textId="77777777" w:rsidTr="002668C1">
        <w:tc>
          <w:tcPr>
            <w:tcW w:w="2694" w:type="dxa"/>
            <w:vAlign w:val="center"/>
          </w:tcPr>
          <w:p w14:paraId="3955D177" w14:textId="77777777" w:rsidR="008236A4" w:rsidRPr="00194018" w:rsidRDefault="008236A4" w:rsidP="008236A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C518E82" w14:textId="1A7AE647" w:rsidR="008236A4" w:rsidRPr="00194018" w:rsidRDefault="00E26C9F" w:rsidP="008236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8236A4" w:rsidRPr="00194018">
              <w:rPr>
                <w:rFonts w:ascii="Corbel" w:hAnsi="Corbel"/>
                <w:b w:val="0"/>
                <w:sz w:val="24"/>
                <w:szCs w:val="24"/>
              </w:rPr>
              <w:t>r Agnieszka Łaba-</w:t>
            </w:r>
            <w:proofErr w:type="spellStart"/>
            <w:r w:rsidR="008236A4" w:rsidRPr="00194018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  <w:r w:rsidR="008236A4" w:rsidRPr="00194018">
              <w:rPr>
                <w:rFonts w:ascii="Corbel" w:hAnsi="Corbel"/>
                <w:b w:val="0"/>
                <w:sz w:val="24"/>
                <w:szCs w:val="24"/>
              </w:rPr>
              <w:t xml:space="preserve">, dr Izabela </w:t>
            </w:r>
            <w:proofErr w:type="spellStart"/>
            <w:r w:rsidR="008236A4" w:rsidRPr="00194018"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</w:tc>
      </w:tr>
      <w:tr w:rsidR="002668C1" w:rsidRPr="00194018" w14:paraId="3047B19B" w14:textId="77777777" w:rsidTr="002668C1">
        <w:tc>
          <w:tcPr>
            <w:tcW w:w="2694" w:type="dxa"/>
            <w:vAlign w:val="center"/>
          </w:tcPr>
          <w:p w14:paraId="35C682CC" w14:textId="77777777" w:rsidR="002668C1" w:rsidRPr="00194018" w:rsidRDefault="002668C1" w:rsidP="002668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B94A341" w14:textId="0B2CC9B5" w:rsidR="002668C1" w:rsidRPr="00194018" w:rsidRDefault="00E26C9F" w:rsidP="002668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8236A4" w:rsidRPr="00194018">
              <w:rPr>
                <w:rFonts w:ascii="Corbel" w:hAnsi="Corbel"/>
                <w:b w:val="0"/>
                <w:sz w:val="24"/>
                <w:szCs w:val="24"/>
              </w:rPr>
              <w:t xml:space="preserve">r Agnieszka Łaba - </w:t>
            </w:r>
            <w:proofErr w:type="spellStart"/>
            <w:r w:rsidR="008236A4" w:rsidRPr="00194018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</w:p>
        </w:tc>
      </w:tr>
    </w:tbl>
    <w:p w14:paraId="49755B9A" w14:textId="77777777" w:rsidR="0085747A" w:rsidRPr="00194018" w:rsidRDefault="0085747A" w:rsidP="008236A4">
      <w:pPr>
        <w:pStyle w:val="Podpunkty"/>
        <w:ind w:left="0"/>
        <w:rPr>
          <w:rFonts w:ascii="Corbel" w:hAnsi="Corbel"/>
          <w:sz w:val="24"/>
          <w:szCs w:val="24"/>
        </w:rPr>
      </w:pPr>
      <w:r w:rsidRPr="00194018">
        <w:rPr>
          <w:rFonts w:ascii="Corbel" w:hAnsi="Corbel"/>
          <w:sz w:val="24"/>
          <w:szCs w:val="24"/>
        </w:rPr>
        <w:t xml:space="preserve">* </w:t>
      </w:r>
      <w:r w:rsidRPr="00194018">
        <w:rPr>
          <w:rFonts w:ascii="Corbel" w:hAnsi="Corbel"/>
          <w:i/>
          <w:sz w:val="24"/>
          <w:szCs w:val="24"/>
        </w:rPr>
        <w:t>-</w:t>
      </w:r>
      <w:r w:rsidR="00B90885" w:rsidRPr="00194018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194018">
        <w:rPr>
          <w:rFonts w:ascii="Corbel" w:hAnsi="Corbel"/>
          <w:b w:val="0"/>
          <w:sz w:val="24"/>
          <w:szCs w:val="24"/>
        </w:rPr>
        <w:t>e,</w:t>
      </w:r>
      <w:r w:rsidRPr="00194018">
        <w:rPr>
          <w:rFonts w:ascii="Corbel" w:hAnsi="Corbel"/>
          <w:i/>
          <w:sz w:val="24"/>
          <w:szCs w:val="24"/>
        </w:rPr>
        <w:t xml:space="preserve"> </w:t>
      </w:r>
      <w:r w:rsidRPr="00194018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194018">
        <w:rPr>
          <w:rFonts w:ascii="Corbel" w:hAnsi="Corbel"/>
          <w:b w:val="0"/>
          <w:i/>
          <w:sz w:val="24"/>
          <w:szCs w:val="24"/>
        </w:rPr>
        <w:t>w Jednostce</w:t>
      </w:r>
    </w:p>
    <w:p w14:paraId="36480A0C" w14:textId="77777777" w:rsidR="00923D7D" w:rsidRPr="00194018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4B645CE" w14:textId="77777777" w:rsidR="0085747A" w:rsidRPr="00194018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194018">
        <w:rPr>
          <w:rFonts w:ascii="Corbel" w:hAnsi="Corbel"/>
          <w:sz w:val="24"/>
          <w:szCs w:val="24"/>
        </w:rPr>
        <w:t>1.</w:t>
      </w:r>
      <w:r w:rsidR="00E22FBC" w:rsidRPr="00194018">
        <w:rPr>
          <w:rFonts w:ascii="Corbel" w:hAnsi="Corbel"/>
          <w:sz w:val="24"/>
          <w:szCs w:val="24"/>
        </w:rPr>
        <w:t>1</w:t>
      </w:r>
      <w:r w:rsidRPr="00194018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FA0A256" w14:textId="77777777" w:rsidR="00923D7D" w:rsidRPr="00194018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1"/>
        <w:gridCol w:w="787"/>
        <w:gridCol w:w="851"/>
        <w:gridCol w:w="800"/>
        <w:gridCol w:w="820"/>
        <w:gridCol w:w="760"/>
        <w:gridCol w:w="947"/>
        <w:gridCol w:w="1205"/>
        <w:gridCol w:w="1499"/>
      </w:tblGrid>
      <w:tr w:rsidR="00015B8F" w:rsidRPr="00194018" w14:paraId="0257CEE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A76B" w14:textId="77777777" w:rsidR="00015B8F" w:rsidRPr="0019401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94018">
              <w:rPr>
                <w:rFonts w:ascii="Corbel" w:hAnsi="Corbel"/>
                <w:szCs w:val="24"/>
              </w:rPr>
              <w:t>Semestr</w:t>
            </w:r>
          </w:p>
          <w:p w14:paraId="52A3761B" w14:textId="77777777" w:rsidR="00015B8F" w:rsidRPr="00194018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94018">
              <w:rPr>
                <w:rFonts w:ascii="Corbel" w:hAnsi="Corbel"/>
                <w:szCs w:val="24"/>
              </w:rPr>
              <w:t>(</w:t>
            </w:r>
            <w:r w:rsidR="00363F78" w:rsidRPr="0019401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6D986" w14:textId="77777777" w:rsidR="00015B8F" w:rsidRPr="0019401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94018">
              <w:rPr>
                <w:rFonts w:ascii="Corbel" w:hAnsi="Corbel"/>
                <w:szCs w:val="24"/>
              </w:rPr>
              <w:t>Wykł</w:t>
            </w:r>
            <w:proofErr w:type="spellEnd"/>
            <w:r w:rsidRPr="0019401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3E337" w14:textId="77777777" w:rsidR="00015B8F" w:rsidRPr="0019401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9401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0804A" w14:textId="77777777" w:rsidR="00015B8F" w:rsidRPr="0019401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94018">
              <w:rPr>
                <w:rFonts w:ascii="Corbel" w:hAnsi="Corbel"/>
                <w:szCs w:val="24"/>
              </w:rPr>
              <w:t>Konw</w:t>
            </w:r>
            <w:proofErr w:type="spellEnd"/>
            <w:r w:rsidRPr="0019401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6390C" w14:textId="77777777" w:rsidR="00015B8F" w:rsidRPr="0019401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9401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77AF8" w14:textId="77777777" w:rsidR="00015B8F" w:rsidRPr="0019401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94018">
              <w:rPr>
                <w:rFonts w:ascii="Corbel" w:hAnsi="Corbel"/>
                <w:szCs w:val="24"/>
              </w:rPr>
              <w:t>Sem</w:t>
            </w:r>
            <w:proofErr w:type="spellEnd"/>
            <w:r w:rsidRPr="0019401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55CC0" w14:textId="77777777" w:rsidR="00015B8F" w:rsidRPr="0019401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9401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417E1" w14:textId="77777777" w:rsidR="00015B8F" w:rsidRPr="0019401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94018">
              <w:rPr>
                <w:rFonts w:ascii="Corbel" w:hAnsi="Corbel"/>
                <w:szCs w:val="24"/>
              </w:rPr>
              <w:t>Prakt</w:t>
            </w:r>
            <w:proofErr w:type="spellEnd"/>
            <w:r w:rsidRPr="0019401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4DC51" w14:textId="77777777" w:rsidR="00015B8F" w:rsidRPr="00194018" w:rsidRDefault="008236A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94018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4F780" w14:textId="77777777" w:rsidR="00015B8F" w:rsidRPr="0019401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94018">
              <w:rPr>
                <w:rFonts w:ascii="Corbel" w:hAnsi="Corbel"/>
                <w:b/>
                <w:szCs w:val="24"/>
              </w:rPr>
              <w:t>Liczba pkt</w:t>
            </w:r>
            <w:r w:rsidR="00B90885" w:rsidRPr="00194018">
              <w:rPr>
                <w:rFonts w:ascii="Corbel" w:hAnsi="Corbel"/>
                <w:b/>
                <w:szCs w:val="24"/>
              </w:rPr>
              <w:t>.</w:t>
            </w:r>
            <w:r w:rsidRPr="00194018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194018" w14:paraId="41454EFF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5E5C" w14:textId="77777777" w:rsidR="00015B8F" w:rsidRPr="00194018" w:rsidRDefault="00CB6F1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DA59" w14:textId="77777777" w:rsidR="00015B8F" w:rsidRPr="0019401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D5A88" w14:textId="77777777" w:rsidR="00015B8F" w:rsidRPr="0019401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D0DA" w14:textId="77777777" w:rsidR="00015B8F" w:rsidRPr="0019401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EC94" w14:textId="77777777" w:rsidR="00015B8F" w:rsidRPr="0019401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A8C9" w14:textId="77777777" w:rsidR="00015B8F" w:rsidRPr="0019401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DD147" w14:textId="77777777" w:rsidR="00015B8F" w:rsidRPr="0019401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7BB8" w14:textId="77777777" w:rsidR="00015B8F" w:rsidRPr="0019401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0FD09" w14:textId="77777777" w:rsidR="00015B8F" w:rsidRPr="00194018" w:rsidRDefault="005A31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2F24" w14:textId="77777777" w:rsidR="00015B8F" w:rsidRPr="00194018" w:rsidRDefault="002A76D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30395F" w:rsidRPr="00194018" w14:paraId="33669825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5B17" w14:textId="77777777" w:rsidR="0030395F" w:rsidRPr="00194018" w:rsidRDefault="00CB6F1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3BA7" w14:textId="77777777" w:rsidR="0030395F" w:rsidRPr="00194018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3548" w14:textId="77777777" w:rsidR="0030395F" w:rsidRPr="00194018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ED2B" w14:textId="77777777" w:rsidR="0030395F" w:rsidRPr="00194018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2E37" w14:textId="77777777" w:rsidR="0030395F" w:rsidRPr="00194018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4B22B" w14:textId="77777777" w:rsidR="0030395F" w:rsidRPr="00194018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412AF" w14:textId="77777777" w:rsidR="0030395F" w:rsidRPr="00194018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8F2E" w14:textId="77777777" w:rsidR="0030395F" w:rsidRPr="00194018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A95C1" w14:textId="77777777" w:rsidR="0030395F" w:rsidRPr="00194018" w:rsidRDefault="005A31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CFE1" w14:textId="77777777" w:rsidR="0030395F" w:rsidRPr="00194018" w:rsidRDefault="002A76D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1E7A022" w14:textId="77777777" w:rsidR="00923D7D" w:rsidRPr="00194018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DF6DFEA" w14:textId="77777777" w:rsidR="00923D7D" w:rsidRPr="00194018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2F8EA40" w14:textId="77777777" w:rsidR="0085747A" w:rsidRPr="00194018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94018">
        <w:rPr>
          <w:rFonts w:ascii="Corbel" w:hAnsi="Corbel"/>
          <w:smallCaps w:val="0"/>
          <w:szCs w:val="24"/>
        </w:rPr>
        <w:t>1.</w:t>
      </w:r>
      <w:r w:rsidR="00E22FBC" w:rsidRPr="00194018">
        <w:rPr>
          <w:rFonts w:ascii="Corbel" w:hAnsi="Corbel"/>
          <w:smallCaps w:val="0"/>
          <w:szCs w:val="24"/>
        </w:rPr>
        <w:t>2</w:t>
      </w:r>
      <w:r w:rsidR="00F83B28" w:rsidRPr="00194018">
        <w:rPr>
          <w:rFonts w:ascii="Corbel" w:hAnsi="Corbel"/>
          <w:smallCaps w:val="0"/>
          <w:szCs w:val="24"/>
        </w:rPr>
        <w:t>.</w:t>
      </w:r>
      <w:r w:rsidR="00F83B28" w:rsidRPr="00194018">
        <w:rPr>
          <w:rFonts w:ascii="Corbel" w:hAnsi="Corbel"/>
          <w:smallCaps w:val="0"/>
          <w:szCs w:val="24"/>
        </w:rPr>
        <w:tab/>
      </w:r>
      <w:r w:rsidRPr="00194018">
        <w:rPr>
          <w:rFonts w:ascii="Corbel" w:hAnsi="Corbel"/>
          <w:smallCaps w:val="0"/>
          <w:szCs w:val="24"/>
        </w:rPr>
        <w:t xml:space="preserve">Sposób realizacji zajęć  </w:t>
      </w:r>
    </w:p>
    <w:p w14:paraId="523F8CB7" w14:textId="77777777" w:rsidR="00CB6F1F" w:rsidRPr="00194018" w:rsidRDefault="00CB6F1F" w:rsidP="00CB6F1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94018">
        <w:rPr>
          <w:rFonts w:ascii="Corbel" w:eastAsia="MS Gothic" w:hAnsi="Corbel"/>
          <w:b w:val="0"/>
          <w:szCs w:val="24"/>
        </w:rPr>
        <w:sym w:font="Wingdings" w:char="F078"/>
      </w:r>
      <w:r w:rsidRPr="00194018">
        <w:rPr>
          <w:rFonts w:ascii="Corbel" w:eastAsia="MS Gothic" w:hAnsi="Corbel"/>
          <w:b w:val="0"/>
          <w:szCs w:val="24"/>
        </w:rPr>
        <w:t xml:space="preserve"> </w:t>
      </w:r>
      <w:r w:rsidRPr="00194018">
        <w:rPr>
          <w:rFonts w:ascii="Corbel" w:hAnsi="Corbel"/>
          <w:b w:val="0"/>
          <w:smallCaps w:val="0"/>
          <w:szCs w:val="24"/>
        </w:rPr>
        <w:t>zajęcia w formie tradycyjnej</w:t>
      </w:r>
    </w:p>
    <w:p w14:paraId="6B061EDF" w14:textId="77777777" w:rsidR="00CB6F1F" w:rsidRPr="00194018" w:rsidRDefault="00CB6F1F" w:rsidP="00CB6F1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94018">
        <w:rPr>
          <w:rFonts w:ascii="MS Gothic" w:eastAsia="MS Gothic" w:hAnsi="MS Gothic" w:cs="MS Gothic" w:hint="eastAsia"/>
          <w:b w:val="0"/>
          <w:szCs w:val="24"/>
        </w:rPr>
        <w:t>☐</w:t>
      </w:r>
      <w:r w:rsidRPr="0019401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4DB3B68" w14:textId="77777777" w:rsidR="0085747A" w:rsidRPr="00194018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9830249" w14:textId="77777777" w:rsidR="00CB6F1F" w:rsidRPr="00194018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194018">
        <w:rPr>
          <w:rFonts w:ascii="Corbel" w:hAnsi="Corbel"/>
          <w:smallCaps w:val="0"/>
          <w:szCs w:val="24"/>
        </w:rPr>
        <w:t xml:space="preserve">1.3 </w:t>
      </w:r>
      <w:r w:rsidR="00F83B28" w:rsidRPr="00194018">
        <w:rPr>
          <w:rFonts w:ascii="Corbel" w:hAnsi="Corbel"/>
          <w:smallCaps w:val="0"/>
          <w:szCs w:val="24"/>
        </w:rPr>
        <w:tab/>
      </w:r>
      <w:r w:rsidRPr="00194018">
        <w:rPr>
          <w:rFonts w:ascii="Corbel" w:hAnsi="Corbel"/>
          <w:smallCaps w:val="0"/>
          <w:szCs w:val="24"/>
        </w:rPr>
        <w:t>For</w:t>
      </w:r>
      <w:r w:rsidR="00445970" w:rsidRPr="00194018">
        <w:rPr>
          <w:rFonts w:ascii="Corbel" w:hAnsi="Corbel"/>
          <w:smallCaps w:val="0"/>
          <w:szCs w:val="24"/>
        </w:rPr>
        <w:t xml:space="preserve">ma zaliczenia przedmiotu </w:t>
      </w:r>
      <w:r w:rsidRPr="00194018">
        <w:rPr>
          <w:rFonts w:ascii="Corbel" w:hAnsi="Corbel"/>
          <w:smallCaps w:val="0"/>
          <w:szCs w:val="24"/>
        </w:rPr>
        <w:t xml:space="preserve"> (z toku) </w:t>
      </w:r>
      <w:r w:rsidR="00CB6F1F" w:rsidRPr="00194018">
        <w:rPr>
          <w:rFonts w:ascii="Corbel" w:hAnsi="Corbel"/>
          <w:b w:val="0"/>
          <w:smallCaps w:val="0"/>
          <w:szCs w:val="24"/>
        </w:rPr>
        <w:t>egzamin</w:t>
      </w:r>
    </w:p>
    <w:p w14:paraId="41FB8DE0" w14:textId="77777777" w:rsidR="00E22FBC" w:rsidRPr="00194018" w:rsidRDefault="00CB6F1F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194018">
        <w:rPr>
          <w:rFonts w:ascii="Corbel" w:hAnsi="Corbel"/>
          <w:b w:val="0"/>
          <w:smallCaps w:val="0"/>
          <w:szCs w:val="24"/>
        </w:rPr>
        <w:tab/>
        <w:t>Zaliczenie z oceną</w:t>
      </w:r>
    </w:p>
    <w:p w14:paraId="6A7E9EAB" w14:textId="77777777" w:rsidR="009C54AE" w:rsidRPr="00194018" w:rsidRDefault="00CB6F1F" w:rsidP="00CB6F1F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 w:rsidRPr="00194018">
        <w:rPr>
          <w:rFonts w:ascii="Corbel" w:hAnsi="Corbel"/>
          <w:b w:val="0"/>
          <w:smallCaps w:val="0"/>
          <w:szCs w:val="24"/>
        </w:rPr>
        <w:t>egzamin</w:t>
      </w:r>
    </w:p>
    <w:p w14:paraId="1699ED3A" w14:textId="77777777" w:rsidR="00CB6F1F" w:rsidRPr="00194018" w:rsidRDefault="00CB6F1F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A2E7B26" w14:textId="77777777" w:rsidR="00E960BB" w:rsidRPr="0019401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94018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94018" w14:paraId="65AC3F4B" w14:textId="77777777" w:rsidTr="00745302">
        <w:tc>
          <w:tcPr>
            <w:tcW w:w="9670" w:type="dxa"/>
          </w:tcPr>
          <w:p w14:paraId="543739AB" w14:textId="77777777" w:rsidR="0085747A" w:rsidRPr="00194018" w:rsidRDefault="002A76D0" w:rsidP="004F3AEF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>Zaliczenie przedmiotów z zakresu wprowadzenia do psychologii, psychologii rozwojowej, teoretycznych podstaw kształcenia i wychowania, pedagogiki osób ze spektrum autyzmu.</w:t>
            </w:r>
          </w:p>
        </w:tc>
      </w:tr>
    </w:tbl>
    <w:p w14:paraId="1C0508D9" w14:textId="77777777" w:rsidR="00CB6F1F" w:rsidRPr="00194018" w:rsidRDefault="00CB6F1F" w:rsidP="009C54AE">
      <w:pPr>
        <w:pStyle w:val="Punktygwne"/>
        <w:spacing w:before="0" w:after="0"/>
        <w:rPr>
          <w:rFonts w:ascii="Corbel" w:hAnsi="Corbel"/>
          <w:szCs w:val="24"/>
        </w:rPr>
        <w:sectPr w:rsidR="00CB6F1F" w:rsidRPr="00194018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08313631" w14:textId="77777777" w:rsidR="0085747A" w:rsidRPr="00194018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94018">
        <w:rPr>
          <w:rFonts w:ascii="Corbel" w:hAnsi="Corbel"/>
          <w:szCs w:val="24"/>
        </w:rPr>
        <w:lastRenderedPageBreak/>
        <w:t>3.</w:t>
      </w:r>
      <w:r w:rsidR="0085747A" w:rsidRPr="00194018">
        <w:rPr>
          <w:rFonts w:ascii="Corbel" w:hAnsi="Corbel"/>
          <w:szCs w:val="24"/>
        </w:rPr>
        <w:t xml:space="preserve"> </w:t>
      </w:r>
      <w:r w:rsidR="00A84C85" w:rsidRPr="00194018">
        <w:rPr>
          <w:rFonts w:ascii="Corbel" w:hAnsi="Corbel"/>
          <w:szCs w:val="24"/>
        </w:rPr>
        <w:t>cele, efekty uczenia się</w:t>
      </w:r>
      <w:r w:rsidR="0085747A" w:rsidRPr="00194018">
        <w:rPr>
          <w:rFonts w:ascii="Corbel" w:hAnsi="Corbel"/>
          <w:szCs w:val="24"/>
        </w:rPr>
        <w:t xml:space="preserve"> , treści Programowe i stosowane metody Dydaktyczne</w:t>
      </w:r>
    </w:p>
    <w:p w14:paraId="62F8A29B" w14:textId="77777777" w:rsidR="0085747A" w:rsidRPr="0019401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78305F9" w14:textId="77777777" w:rsidR="0085747A" w:rsidRPr="00194018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194018">
        <w:rPr>
          <w:rFonts w:ascii="Corbel" w:hAnsi="Corbel"/>
          <w:sz w:val="24"/>
          <w:szCs w:val="24"/>
        </w:rPr>
        <w:t xml:space="preserve">3.1 </w:t>
      </w:r>
      <w:r w:rsidR="00C05F44" w:rsidRPr="00194018">
        <w:rPr>
          <w:rFonts w:ascii="Corbel" w:hAnsi="Corbel"/>
          <w:sz w:val="24"/>
          <w:szCs w:val="24"/>
        </w:rPr>
        <w:t>Cele przedmiotu</w:t>
      </w:r>
    </w:p>
    <w:p w14:paraId="78891059" w14:textId="77777777" w:rsidR="00F83B28" w:rsidRPr="0019401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E81FE6" w:rsidRPr="00194018" w14:paraId="03986CF0" w14:textId="77777777" w:rsidTr="00E81FE6">
        <w:tc>
          <w:tcPr>
            <w:tcW w:w="845" w:type="dxa"/>
            <w:vAlign w:val="center"/>
          </w:tcPr>
          <w:p w14:paraId="3D451FF1" w14:textId="77777777" w:rsidR="00E81FE6" w:rsidRPr="00194018" w:rsidRDefault="00E81FE6" w:rsidP="00E81FE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9401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1FE732E6" w14:textId="77777777" w:rsidR="00E81FE6" w:rsidRPr="00194018" w:rsidRDefault="00E81FE6" w:rsidP="004F3AE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94018">
              <w:rPr>
                <w:rFonts w:ascii="Corbel" w:hAnsi="Corbel"/>
                <w:b w:val="0"/>
                <w:sz w:val="24"/>
                <w:szCs w:val="24"/>
              </w:rPr>
              <w:t xml:space="preserve">Celem przedmiotu jest zapoznanie studentów z problematyką </w:t>
            </w:r>
            <w:r w:rsidR="00B60FDB" w:rsidRPr="00194018">
              <w:rPr>
                <w:rFonts w:ascii="Corbel" w:hAnsi="Corbel"/>
                <w:b w:val="0"/>
                <w:sz w:val="24"/>
                <w:szCs w:val="24"/>
              </w:rPr>
              <w:t xml:space="preserve">funkcjonowania dzieci </w:t>
            </w:r>
            <w:r w:rsidR="004F3AEF" w:rsidRPr="00194018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="00B60FDB" w:rsidRPr="00194018">
              <w:rPr>
                <w:rFonts w:ascii="Corbel" w:hAnsi="Corbel"/>
                <w:b w:val="0"/>
                <w:sz w:val="24"/>
                <w:szCs w:val="24"/>
              </w:rPr>
              <w:t>i uczniów z zaburzeniami ze spektrum autyzmu.</w:t>
            </w:r>
            <w:r w:rsidRPr="00194018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81FE6" w:rsidRPr="00194018" w14:paraId="7C45156F" w14:textId="77777777" w:rsidTr="00E81FE6">
        <w:tc>
          <w:tcPr>
            <w:tcW w:w="845" w:type="dxa"/>
            <w:vAlign w:val="center"/>
          </w:tcPr>
          <w:p w14:paraId="0997DC54" w14:textId="77777777" w:rsidR="00E81FE6" w:rsidRPr="00194018" w:rsidRDefault="00E81FE6" w:rsidP="00E81FE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vertAlign w:val="subscript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C</w:t>
            </w:r>
            <w:r w:rsidRPr="00194018">
              <w:rPr>
                <w:rFonts w:ascii="Corbel" w:hAnsi="Corbel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675" w:type="dxa"/>
            <w:vAlign w:val="center"/>
          </w:tcPr>
          <w:p w14:paraId="21EC2B47" w14:textId="77777777" w:rsidR="00E81FE6" w:rsidRPr="00194018" w:rsidRDefault="00E81FE6" w:rsidP="004F3AE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94018">
              <w:rPr>
                <w:rFonts w:ascii="Corbel" w:hAnsi="Corbel"/>
                <w:b w:val="0"/>
                <w:sz w:val="24"/>
                <w:szCs w:val="24"/>
              </w:rPr>
              <w:t>Ponadto studenci poznają założenia pracy z dzieckiem</w:t>
            </w:r>
            <w:r w:rsidR="00D22F18" w:rsidRPr="00194018">
              <w:rPr>
                <w:rFonts w:ascii="Corbel" w:hAnsi="Corbel"/>
                <w:b w:val="0"/>
                <w:sz w:val="24"/>
                <w:szCs w:val="24"/>
              </w:rPr>
              <w:t xml:space="preserve"> i uczniem  </w:t>
            </w:r>
            <w:r w:rsidR="00B60FDB" w:rsidRPr="00194018">
              <w:rPr>
                <w:rFonts w:ascii="Corbel" w:hAnsi="Corbel"/>
                <w:b w:val="0"/>
                <w:sz w:val="24"/>
                <w:szCs w:val="24"/>
              </w:rPr>
              <w:t xml:space="preserve">z </w:t>
            </w:r>
            <w:r w:rsidR="00D22F18" w:rsidRPr="00194018">
              <w:rPr>
                <w:rFonts w:ascii="Corbel" w:hAnsi="Corbel"/>
                <w:b w:val="0"/>
                <w:sz w:val="24"/>
                <w:szCs w:val="24"/>
              </w:rPr>
              <w:t xml:space="preserve">zaburzeniami ze spektrum autyzmu w </w:t>
            </w:r>
            <w:r w:rsidRPr="00194018">
              <w:rPr>
                <w:rFonts w:ascii="Corbel" w:hAnsi="Corbel"/>
                <w:b w:val="0"/>
                <w:sz w:val="24"/>
                <w:szCs w:val="24"/>
              </w:rPr>
              <w:t>przedszkolu i edukacji wczesnoszkolnej.</w:t>
            </w:r>
          </w:p>
        </w:tc>
      </w:tr>
      <w:tr w:rsidR="00E81FE6" w:rsidRPr="00194018" w14:paraId="36D3070B" w14:textId="77777777" w:rsidTr="00E81FE6">
        <w:tc>
          <w:tcPr>
            <w:tcW w:w="845" w:type="dxa"/>
            <w:vAlign w:val="center"/>
          </w:tcPr>
          <w:p w14:paraId="015450F1" w14:textId="77777777" w:rsidR="00E81FE6" w:rsidRPr="00194018" w:rsidRDefault="00E81FE6" w:rsidP="00E81FE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94018">
              <w:rPr>
                <w:rFonts w:ascii="Corbel" w:hAnsi="Corbel"/>
                <w:b w:val="0"/>
                <w:sz w:val="24"/>
                <w:szCs w:val="24"/>
              </w:rPr>
              <w:t>C3s</w:t>
            </w:r>
          </w:p>
        </w:tc>
        <w:tc>
          <w:tcPr>
            <w:tcW w:w="8675" w:type="dxa"/>
            <w:vAlign w:val="center"/>
          </w:tcPr>
          <w:p w14:paraId="1AB1ECB8" w14:textId="77777777" w:rsidR="00E81FE6" w:rsidRPr="00194018" w:rsidRDefault="00E81FE6" w:rsidP="004F3AE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94018">
              <w:rPr>
                <w:rFonts w:ascii="Corbel" w:hAnsi="Corbel"/>
                <w:b w:val="0"/>
                <w:sz w:val="24"/>
                <w:szCs w:val="24"/>
              </w:rPr>
              <w:t>Studenci podczas zajęć eksplorują metody pracy w odniesieniu do dzieci</w:t>
            </w:r>
            <w:r w:rsidR="00D22F18" w:rsidRPr="00194018">
              <w:rPr>
                <w:rFonts w:ascii="Corbel" w:hAnsi="Corbel"/>
                <w:b w:val="0"/>
                <w:sz w:val="24"/>
                <w:szCs w:val="24"/>
              </w:rPr>
              <w:t xml:space="preserve"> i uczniów </w:t>
            </w:r>
            <w:r w:rsidR="004F3AEF" w:rsidRPr="00194018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="00D22F18" w:rsidRPr="00194018">
              <w:rPr>
                <w:rFonts w:ascii="Corbel" w:hAnsi="Corbel"/>
                <w:b w:val="0"/>
                <w:sz w:val="24"/>
                <w:szCs w:val="24"/>
              </w:rPr>
              <w:t>z zaburzeniami ze spektrum autyzmu u</w:t>
            </w:r>
            <w:r w:rsidRPr="00194018">
              <w:rPr>
                <w:rFonts w:ascii="Corbel" w:hAnsi="Corbel"/>
                <w:b w:val="0"/>
                <w:sz w:val="24"/>
                <w:szCs w:val="24"/>
              </w:rPr>
              <w:t xml:space="preserve">względniając specyfikę ich funkcjonowania. </w:t>
            </w:r>
          </w:p>
        </w:tc>
      </w:tr>
    </w:tbl>
    <w:p w14:paraId="58C1F8D0" w14:textId="77777777" w:rsidR="0085747A" w:rsidRPr="0019401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473348E" w14:textId="77777777" w:rsidR="001D7B54" w:rsidRPr="00194018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194018">
        <w:rPr>
          <w:rFonts w:ascii="Corbel" w:hAnsi="Corbel"/>
          <w:b/>
          <w:sz w:val="24"/>
          <w:szCs w:val="24"/>
        </w:rPr>
        <w:t xml:space="preserve">3.2 </w:t>
      </w:r>
      <w:r w:rsidR="001D7B54" w:rsidRPr="00194018">
        <w:rPr>
          <w:rFonts w:ascii="Corbel" w:hAnsi="Corbel"/>
          <w:b/>
          <w:sz w:val="24"/>
          <w:szCs w:val="24"/>
        </w:rPr>
        <w:t xml:space="preserve">Efekty </w:t>
      </w:r>
      <w:r w:rsidR="00C05F44" w:rsidRPr="00194018">
        <w:rPr>
          <w:rFonts w:ascii="Corbel" w:hAnsi="Corbel"/>
          <w:b/>
          <w:sz w:val="24"/>
          <w:szCs w:val="24"/>
        </w:rPr>
        <w:t xml:space="preserve">uczenia się </w:t>
      </w:r>
      <w:r w:rsidR="001D7B54" w:rsidRPr="00194018">
        <w:rPr>
          <w:rFonts w:ascii="Corbel" w:hAnsi="Corbel"/>
          <w:b/>
          <w:sz w:val="24"/>
          <w:szCs w:val="24"/>
        </w:rPr>
        <w:t>dla przedmiotu</w:t>
      </w:r>
      <w:r w:rsidR="00445970" w:rsidRPr="00194018">
        <w:rPr>
          <w:rFonts w:ascii="Corbel" w:hAnsi="Corbel"/>
          <w:sz w:val="24"/>
          <w:szCs w:val="24"/>
        </w:rPr>
        <w:t xml:space="preserve"> </w:t>
      </w:r>
    </w:p>
    <w:p w14:paraId="72B40220" w14:textId="77777777" w:rsidR="001D7B54" w:rsidRPr="00194018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194018" w14:paraId="0886471B" w14:textId="77777777" w:rsidTr="002A76D0">
        <w:tc>
          <w:tcPr>
            <w:tcW w:w="1681" w:type="dxa"/>
            <w:vAlign w:val="center"/>
          </w:tcPr>
          <w:p w14:paraId="7EC27DF5" w14:textId="77777777" w:rsidR="0085747A" w:rsidRPr="0019401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194018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194018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19401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667156C" w14:textId="77777777" w:rsidR="0085747A" w:rsidRPr="0019401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194018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194018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BAD75A0" w14:textId="77777777" w:rsidR="0085747A" w:rsidRPr="0019401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19401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107B6" w:rsidRPr="00194018" w14:paraId="1A536A17" w14:textId="77777777" w:rsidTr="00CB6F1F">
        <w:tc>
          <w:tcPr>
            <w:tcW w:w="1681" w:type="dxa"/>
          </w:tcPr>
          <w:p w14:paraId="22629154" w14:textId="77777777" w:rsidR="00B107B6" w:rsidRPr="00194018" w:rsidRDefault="00B107B6" w:rsidP="00B107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9401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A6E1809" w14:textId="77777777" w:rsidR="00B107B6" w:rsidRPr="00194018" w:rsidRDefault="00B107B6" w:rsidP="004F3A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zna i opisze współczesne podejście do problemów dzieci i uczniów z zaburzeniami ze spektrum autyzmu </w:t>
            </w:r>
            <w:r w:rsidR="004F3AEF"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="004D1CE3"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edukacji przedszkolnej i wczesnoszkolnej. </w:t>
            </w:r>
          </w:p>
        </w:tc>
        <w:tc>
          <w:tcPr>
            <w:tcW w:w="1865" w:type="dxa"/>
            <w:vAlign w:val="center"/>
          </w:tcPr>
          <w:p w14:paraId="2C9CE6EA" w14:textId="77777777" w:rsidR="00B107B6" w:rsidRPr="00194018" w:rsidRDefault="00B107B6" w:rsidP="00CB6F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>PS. W9.</w:t>
            </w:r>
          </w:p>
        </w:tc>
      </w:tr>
      <w:tr w:rsidR="00B107B6" w:rsidRPr="00194018" w14:paraId="79F38B2A" w14:textId="77777777" w:rsidTr="00CB6F1F">
        <w:tc>
          <w:tcPr>
            <w:tcW w:w="1681" w:type="dxa"/>
          </w:tcPr>
          <w:p w14:paraId="0D19A7FC" w14:textId="77777777" w:rsidR="00B107B6" w:rsidRPr="00194018" w:rsidRDefault="00B107B6" w:rsidP="00B107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2C4E27CB" w14:textId="77777777" w:rsidR="00B107B6" w:rsidRPr="00194018" w:rsidRDefault="00B107B6" w:rsidP="004F3A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scharakteryzuje system kształcenia specjalnego </w:t>
            </w:r>
            <w:r w:rsidR="004F3AEF"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>w kontekście systemu kształcenia powszechnego</w:t>
            </w:r>
            <w:r w:rsidR="00D54EF9"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dla dzieci </w:t>
            </w:r>
            <w:r w:rsidR="004F3AEF"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="00D54EF9"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>i uczniów z zaburzeniami ze spektrum autyzmu</w:t>
            </w:r>
            <w:r w:rsidR="00913422"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w edukacji przedszkolnej i wczesnoszkolnej</w:t>
            </w:r>
            <w:r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4D5967E5" w14:textId="77777777" w:rsidR="00B107B6" w:rsidRPr="00194018" w:rsidRDefault="00B107B6" w:rsidP="00CB6F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>PS. W10.</w:t>
            </w:r>
          </w:p>
        </w:tc>
      </w:tr>
      <w:tr w:rsidR="00B107B6" w:rsidRPr="00194018" w14:paraId="63BB709D" w14:textId="77777777" w:rsidTr="00CB6F1F">
        <w:tc>
          <w:tcPr>
            <w:tcW w:w="1681" w:type="dxa"/>
          </w:tcPr>
          <w:p w14:paraId="0F2EB555" w14:textId="77777777" w:rsidR="00B107B6" w:rsidRPr="00194018" w:rsidRDefault="00B107B6" w:rsidP="00B107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0DEF4716" w14:textId="77777777" w:rsidR="00B107B6" w:rsidRPr="00194018" w:rsidRDefault="00B107B6" w:rsidP="004F3A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>Student opisze organizację i metodyk</w:t>
            </w:r>
            <w:r w:rsidR="00C61A8C"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>ę</w:t>
            </w:r>
            <w:r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kształcenia dzieci </w:t>
            </w:r>
            <w:r w:rsidR="004F3AEF"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i uczniów z zaburzeniami ze spektrum autyzmu </w:t>
            </w:r>
            <w:r w:rsidR="00913422"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edukacji przedszkolnej i wczesnoszkolnej </w:t>
            </w:r>
            <w:r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>w systemie integracyjnym i włączającym, w szczególności modele współpracy pedagogów specjalnych z nauczycielami, specjalistami, rodzicami lub opiekunami, oraz modele indywidualizacji lekcji, efektywne strategie nauczania i uniwersalnego projektowania zajęć</w:t>
            </w:r>
            <w:r w:rsidR="00C61A8C"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oraz rolę zajęć specjalistycznyc</w:t>
            </w:r>
            <w:r w:rsidR="00D54EF9"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>h.</w:t>
            </w:r>
          </w:p>
        </w:tc>
        <w:tc>
          <w:tcPr>
            <w:tcW w:w="1865" w:type="dxa"/>
            <w:vAlign w:val="center"/>
          </w:tcPr>
          <w:p w14:paraId="2F86DC3A" w14:textId="77777777" w:rsidR="00B107B6" w:rsidRPr="00194018" w:rsidRDefault="00B107B6" w:rsidP="00CB6F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>PS. W11.</w:t>
            </w:r>
          </w:p>
        </w:tc>
      </w:tr>
      <w:tr w:rsidR="00B107B6" w:rsidRPr="00194018" w14:paraId="761176EC" w14:textId="77777777" w:rsidTr="00CB6F1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252E" w14:textId="77777777" w:rsidR="00B107B6" w:rsidRPr="00194018" w:rsidRDefault="00B107B6" w:rsidP="00B107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94018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3000" w14:textId="77777777" w:rsidR="00B107B6" w:rsidRPr="00194018" w:rsidRDefault="00B107B6" w:rsidP="004F3A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rozpozna i zinterpretuje zjawiska społeczne </w:t>
            </w:r>
            <w:r w:rsidR="00D54EF9"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>których uczestnikami są dzieci i uczniowie z zaburzeniami ze spektrum autyzmu 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D451F" w14:textId="77777777" w:rsidR="00B107B6" w:rsidRPr="00194018" w:rsidRDefault="00B107B6" w:rsidP="00CB6F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>PS. U2.</w:t>
            </w:r>
          </w:p>
        </w:tc>
      </w:tr>
      <w:tr w:rsidR="00B107B6" w:rsidRPr="00194018" w14:paraId="3F5791B9" w14:textId="77777777" w:rsidTr="00CB6F1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3293" w14:textId="77777777" w:rsidR="00B107B6" w:rsidRPr="00194018" w:rsidRDefault="00B107B6" w:rsidP="00B107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E82D" w14:textId="77777777" w:rsidR="00B107B6" w:rsidRPr="00194018" w:rsidRDefault="00B107B6" w:rsidP="004F3A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wykorzysta aktualne koncepcje psychologiczne </w:t>
            </w:r>
            <w:r w:rsidR="004F3AEF"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>i pedagogiczne w planowaniu</w:t>
            </w:r>
            <w:r w:rsidR="00AD742E"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zajęć </w:t>
            </w:r>
            <w:r w:rsidR="00C61A8C"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>i dostosowaniu wymagań edukacyjnych do specjalnych potrzeb uczniów z zaburzeniami ze spektrum autyzmu</w:t>
            </w:r>
            <w:r w:rsidR="00913422"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w edukacji przedszkolnej i wczesnoszkolnej</w:t>
            </w:r>
            <w:r w:rsidR="00AD742E"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3D7B9" w14:textId="77777777" w:rsidR="00B107B6" w:rsidRPr="00194018" w:rsidRDefault="00B107B6" w:rsidP="00CB6F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>PS. U5.</w:t>
            </w:r>
          </w:p>
        </w:tc>
      </w:tr>
      <w:tr w:rsidR="00B107B6" w:rsidRPr="00194018" w14:paraId="3BF23904" w14:textId="77777777" w:rsidTr="00CB6F1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44EB" w14:textId="77777777" w:rsidR="00B107B6" w:rsidRPr="00194018" w:rsidRDefault="00B107B6" w:rsidP="00B107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94018">
              <w:rPr>
                <w:rFonts w:ascii="Corbel" w:hAnsi="Corbel"/>
                <w:b w:val="0"/>
                <w:smallCaps w:val="0"/>
                <w:szCs w:val="24"/>
              </w:rPr>
              <w:softHyphen/>
              <w:t>_06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B5A1" w14:textId="77777777" w:rsidR="00B107B6" w:rsidRPr="00194018" w:rsidRDefault="00B107B6" w:rsidP="004F3A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wykorzysta </w:t>
            </w:r>
            <w:r w:rsidR="00AD742E"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>wiedzę z zakresu funkcjonowania dzieci i uczniów z zaburzeniami ze spektrum autyzmu do planowania zajęć specjalistycznych.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29531" w14:textId="77777777" w:rsidR="00B107B6" w:rsidRPr="00194018" w:rsidRDefault="00B107B6" w:rsidP="00CB6F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>PS. U6.</w:t>
            </w:r>
          </w:p>
        </w:tc>
      </w:tr>
      <w:tr w:rsidR="00B107B6" w:rsidRPr="00194018" w14:paraId="3C0A0A64" w14:textId="77777777" w:rsidTr="00CB6F1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1B7A" w14:textId="77777777" w:rsidR="00B107B6" w:rsidRPr="00194018" w:rsidRDefault="00B107B6" w:rsidP="00B107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EK_07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0D08" w14:textId="77777777" w:rsidR="00B107B6" w:rsidRPr="00194018" w:rsidRDefault="00D35C2C" w:rsidP="004F3A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przeprowadzi symulację zajęć w parciu o program i konspekt do zajęć, </w:t>
            </w:r>
            <w:r w:rsidR="00B107B6"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zindywidualizuje zadania, dostosuje metody i treści do potrzeb i możliwości dzieci i uczniów </w:t>
            </w:r>
            <w:r w:rsidR="004F3AEF"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="00B107B6"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>z zaburzeniami ze spektrum autyzmu</w:t>
            </w:r>
            <w:r w:rsidR="00913422"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w edukacji przedszkolnej i wczesnoszkolnej</w:t>
            </w:r>
            <w:r w:rsidR="00B107B6"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oraz wykorzysta zasady </w:t>
            </w:r>
            <w:r w:rsidR="004F3AEF"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="00B107B6"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>i metody indywidualnego projektowania zajęć.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D375" w14:textId="77777777" w:rsidR="00B107B6" w:rsidRPr="00194018" w:rsidRDefault="00B107B6" w:rsidP="00CB6F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>PS. U7.</w:t>
            </w:r>
          </w:p>
        </w:tc>
      </w:tr>
      <w:tr w:rsidR="003E6DFB" w:rsidRPr="00194018" w14:paraId="22141EB6" w14:textId="77777777" w:rsidTr="00CB6F1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84D4" w14:textId="77777777" w:rsidR="003E6DFB" w:rsidRPr="00194018" w:rsidRDefault="003E6DFB" w:rsidP="003E6D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A570" w14:textId="77777777" w:rsidR="003E6DFB" w:rsidRPr="00194018" w:rsidRDefault="003E6DFB" w:rsidP="004F3A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posłuży się uniwersalnymi zasadami i normami etycznymi w działalności </w:t>
            </w:r>
            <w:r w:rsidR="00AD742E"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>projektowej.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08D28" w14:textId="77777777" w:rsidR="003E6DFB" w:rsidRPr="00194018" w:rsidRDefault="003E6DFB" w:rsidP="00CB6F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>PS. K1.</w:t>
            </w:r>
          </w:p>
        </w:tc>
      </w:tr>
      <w:tr w:rsidR="003E6DFB" w:rsidRPr="00194018" w14:paraId="64EC55CE" w14:textId="77777777" w:rsidTr="00CB6F1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E429" w14:textId="77777777" w:rsidR="003E6DFB" w:rsidRPr="00194018" w:rsidRDefault="003E6DFB" w:rsidP="003E6D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94018">
              <w:rPr>
                <w:rFonts w:ascii="Corbel" w:hAnsi="Corbel"/>
                <w:b w:val="0"/>
                <w:smallCaps w:val="0"/>
                <w:szCs w:val="24"/>
              </w:rPr>
              <w:softHyphen/>
              <w:t>_09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F400" w14:textId="77777777" w:rsidR="003E6DFB" w:rsidRPr="00194018" w:rsidRDefault="003E6DFB" w:rsidP="004F3A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</w:t>
            </w:r>
            <w:r w:rsidR="00FB5FDC"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wyjaśni znaczenie relacji opartej na wzajemnej współpracy rodziców dzieci i uczniów z zaburzeniami autyzmu, z nauczycielami, specjalistami i innymi podmiotami włączonymi w przedmiot nauczania </w:t>
            </w:r>
            <w:r w:rsidR="004F3AEF"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="00FB5FDC"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i wychowania. 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8EA0" w14:textId="77777777" w:rsidR="003E6DFB" w:rsidRPr="00194018" w:rsidRDefault="003E6DFB" w:rsidP="00CB6F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>PS. K2.</w:t>
            </w:r>
          </w:p>
        </w:tc>
      </w:tr>
      <w:tr w:rsidR="003E6DFB" w:rsidRPr="00194018" w14:paraId="0F56E418" w14:textId="77777777" w:rsidTr="00CB6F1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BD31" w14:textId="77777777" w:rsidR="003E6DFB" w:rsidRPr="00194018" w:rsidRDefault="003E6DFB" w:rsidP="003E6D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D639" w14:textId="77777777" w:rsidR="003E6DFB" w:rsidRPr="00194018" w:rsidRDefault="003E6DFB" w:rsidP="004F3A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</w:t>
            </w:r>
            <w:r w:rsidR="00FB5FDC"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opiszę </w:t>
            </w:r>
            <w:r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specyfikę środowiska </w:t>
            </w:r>
            <w:r w:rsidR="00FB5FDC"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społecznego i jego wpływu na </w:t>
            </w:r>
            <w:r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funkcjonowanie </w:t>
            </w:r>
            <w:r w:rsidR="00FB5FDC"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>dzieci i uczniów z zaburzeniami ze spektrum autyzmu</w:t>
            </w:r>
            <w:r w:rsidR="00913422"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w edukacji przedszkolnej </w:t>
            </w:r>
            <w:r w:rsidR="004F3AEF"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="00913422"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>i wczesnoszkolnej</w:t>
            </w:r>
            <w:r w:rsidR="00FB5FDC"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FEE1" w14:textId="77777777" w:rsidR="003E6DFB" w:rsidRPr="00194018" w:rsidRDefault="003E6DFB" w:rsidP="00CB6F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>PS. K5.</w:t>
            </w:r>
          </w:p>
        </w:tc>
      </w:tr>
      <w:tr w:rsidR="003E6DFB" w:rsidRPr="00194018" w14:paraId="0CFBF98F" w14:textId="77777777" w:rsidTr="00CB6F1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24FE" w14:textId="77777777" w:rsidR="003E6DFB" w:rsidRPr="00194018" w:rsidRDefault="003E6DFB" w:rsidP="003E6D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E790" w14:textId="77777777" w:rsidR="003E6DFB" w:rsidRPr="00194018" w:rsidRDefault="003E6DFB" w:rsidP="004F3A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</w:t>
            </w:r>
            <w:r w:rsidR="00FB5FDC"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wyjaśni działania jakie mają służyć poprawie jakości życia dzieci i uczniów z zaburzeniami autyzmu i ich rodzin.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3723" w14:textId="77777777" w:rsidR="003E6DFB" w:rsidRPr="00194018" w:rsidRDefault="003E6DFB" w:rsidP="00CB6F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>PS. K6.</w:t>
            </w:r>
          </w:p>
        </w:tc>
      </w:tr>
    </w:tbl>
    <w:p w14:paraId="39A18D22" w14:textId="77777777" w:rsidR="0085747A" w:rsidRPr="00194018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B0354F" w14:textId="77777777" w:rsidR="0085747A" w:rsidRPr="00194018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194018">
        <w:rPr>
          <w:rFonts w:ascii="Corbel" w:hAnsi="Corbel"/>
          <w:b/>
          <w:sz w:val="24"/>
          <w:szCs w:val="24"/>
        </w:rPr>
        <w:t>3.3</w:t>
      </w:r>
      <w:r w:rsidR="001D7B54" w:rsidRPr="00194018">
        <w:rPr>
          <w:rFonts w:ascii="Corbel" w:hAnsi="Corbel"/>
          <w:b/>
          <w:sz w:val="24"/>
          <w:szCs w:val="24"/>
        </w:rPr>
        <w:t xml:space="preserve"> </w:t>
      </w:r>
      <w:r w:rsidR="0085747A" w:rsidRPr="00194018">
        <w:rPr>
          <w:rFonts w:ascii="Corbel" w:hAnsi="Corbel"/>
          <w:b/>
          <w:sz w:val="24"/>
          <w:szCs w:val="24"/>
        </w:rPr>
        <w:t>T</w:t>
      </w:r>
      <w:r w:rsidR="001D7B54" w:rsidRPr="00194018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194018">
        <w:rPr>
          <w:rFonts w:ascii="Corbel" w:hAnsi="Corbel"/>
          <w:sz w:val="24"/>
          <w:szCs w:val="24"/>
        </w:rPr>
        <w:t xml:space="preserve">  </w:t>
      </w:r>
    </w:p>
    <w:p w14:paraId="53F9D703" w14:textId="77777777" w:rsidR="0085747A" w:rsidRPr="00194018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194018">
        <w:rPr>
          <w:rFonts w:ascii="Corbel" w:hAnsi="Corbel"/>
          <w:sz w:val="24"/>
          <w:szCs w:val="24"/>
        </w:rPr>
        <w:t xml:space="preserve">Problematyka wykładu </w:t>
      </w:r>
    </w:p>
    <w:p w14:paraId="32BA7A96" w14:textId="77777777" w:rsidR="00675843" w:rsidRPr="00194018" w:rsidRDefault="00283CD6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194018">
        <w:rPr>
          <w:rFonts w:ascii="Corbel" w:hAnsi="Corbel"/>
          <w:sz w:val="24"/>
          <w:szCs w:val="24"/>
        </w:rPr>
        <w:t>nie dotyczy</w:t>
      </w:r>
    </w:p>
    <w:p w14:paraId="36FDA6EE" w14:textId="77777777" w:rsidR="0085747A" w:rsidRPr="0019401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BF9DB84" w14:textId="77777777" w:rsidR="0085747A" w:rsidRPr="00194018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94018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194018">
        <w:rPr>
          <w:rFonts w:ascii="Corbel" w:hAnsi="Corbel"/>
          <w:sz w:val="24"/>
          <w:szCs w:val="24"/>
        </w:rPr>
        <w:t xml:space="preserve">, </w:t>
      </w:r>
      <w:r w:rsidRPr="00194018">
        <w:rPr>
          <w:rFonts w:ascii="Corbel" w:hAnsi="Corbel"/>
          <w:sz w:val="24"/>
          <w:szCs w:val="24"/>
        </w:rPr>
        <w:t xml:space="preserve">zajęć praktycznych </w:t>
      </w:r>
    </w:p>
    <w:p w14:paraId="7B6735BC" w14:textId="77777777" w:rsidR="0085747A" w:rsidRPr="00194018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94018" w14:paraId="357C080C" w14:textId="77777777" w:rsidTr="00B107B6">
        <w:tc>
          <w:tcPr>
            <w:tcW w:w="9520" w:type="dxa"/>
          </w:tcPr>
          <w:p w14:paraId="418564E2" w14:textId="77777777" w:rsidR="0085747A" w:rsidRPr="00194018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107B6" w:rsidRPr="00194018" w14:paraId="208C57C9" w14:textId="77777777" w:rsidTr="00B107B6">
        <w:tc>
          <w:tcPr>
            <w:tcW w:w="9520" w:type="dxa"/>
          </w:tcPr>
          <w:p w14:paraId="724D74F2" w14:textId="77777777" w:rsidR="00B107B6" w:rsidRPr="00194018" w:rsidRDefault="00B107B6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Sem</w:t>
            </w:r>
            <w:r w:rsidR="00CB6F1F" w:rsidRPr="00194018">
              <w:rPr>
                <w:rFonts w:ascii="Corbel" w:hAnsi="Corbel"/>
                <w:sz w:val="24"/>
                <w:szCs w:val="24"/>
              </w:rPr>
              <w:t>estr 6</w:t>
            </w:r>
          </w:p>
        </w:tc>
      </w:tr>
      <w:tr w:rsidR="00B107B6" w:rsidRPr="00194018" w14:paraId="695F2622" w14:textId="77777777" w:rsidTr="00A44E64">
        <w:tc>
          <w:tcPr>
            <w:tcW w:w="9520" w:type="dxa"/>
          </w:tcPr>
          <w:p w14:paraId="431074D7" w14:textId="77777777" w:rsidR="00B107B6" w:rsidRPr="00194018" w:rsidRDefault="00B107B6" w:rsidP="00A44E6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>Charakterystyka i właściwości uczenia się dzieci z zburzeniami ze spektrum autyzmu.</w:t>
            </w:r>
          </w:p>
        </w:tc>
      </w:tr>
      <w:tr w:rsidR="00B107B6" w:rsidRPr="00194018" w14:paraId="71EE4AF3" w14:textId="77777777" w:rsidTr="00A44E64">
        <w:tc>
          <w:tcPr>
            <w:tcW w:w="9520" w:type="dxa"/>
          </w:tcPr>
          <w:p w14:paraId="0246D1E1" w14:textId="77777777" w:rsidR="00B107B6" w:rsidRPr="00194018" w:rsidRDefault="00B107B6" w:rsidP="00A44E6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Funkcjonowanie dziecka z autyzmem w wieku przedszkolnym</w:t>
            </w:r>
            <w:r w:rsidR="00913422" w:rsidRPr="00194018">
              <w:rPr>
                <w:rFonts w:ascii="Corbel" w:hAnsi="Corbel"/>
                <w:sz w:val="24"/>
                <w:szCs w:val="24"/>
              </w:rPr>
              <w:t xml:space="preserve"> i wczesnoszkolnym</w:t>
            </w:r>
            <w:r w:rsidRPr="00194018">
              <w:rPr>
                <w:rFonts w:ascii="Corbel" w:hAnsi="Corbel"/>
                <w:sz w:val="24"/>
                <w:szCs w:val="24"/>
              </w:rPr>
              <w:t>.</w:t>
            </w:r>
            <w:r w:rsidR="002E21EB" w:rsidRPr="00194018">
              <w:rPr>
                <w:rFonts w:ascii="Corbel" w:hAnsi="Corbel"/>
                <w:sz w:val="24"/>
                <w:szCs w:val="24"/>
              </w:rPr>
              <w:t xml:space="preserve"> Funkcjonowanie dziecka </w:t>
            </w:r>
            <w:r w:rsidR="00A92C4F" w:rsidRPr="00194018">
              <w:rPr>
                <w:rFonts w:ascii="Corbel" w:hAnsi="Corbel"/>
                <w:sz w:val="24"/>
                <w:szCs w:val="24"/>
              </w:rPr>
              <w:t xml:space="preserve">z zaburzeniami ze spektrum autyzmu </w:t>
            </w:r>
            <w:r w:rsidR="002E21EB" w:rsidRPr="00194018">
              <w:rPr>
                <w:rFonts w:ascii="Corbel" w:hAnsi="Corbel"/>
                <w:sz w:val="24"/>
                <w:szCs w:val="24"/>
              </w:rPr>
              <w:t xml:space="preserve">w wieku </w:t>
            </w:r>
            <w:r w:rsidR="00913422" w:rsidRPr="00194018">
              <w:rPr>
                <w:rFonts w:ascii="Corbel" w:hAnsi="Corbel"/>
                <w:sz w:val="24"/>
                <w:szCs w:val="24"/>
              </w:rPr>
              <w:t>wczesnoszkolnym i szkolnym.</w:t>
            </w:r>
          </w:p>
        </w:tc>
      </w:tr>
      <w:tr w:rsidR="00B107B6" w:rsidRPr="00194018" w14:paraId="66724B69" w14:textId="77777777" w:rsidTr="00A44E64">
        <w:tc>
          <w:tcPr>
            <w:tcW w:w="9520" w:type="dxa"/>
          </w:tcPr>
          <w:p w14:paraId="5DBE3E8B" w14:textId="77777777" w:rsidR="00B107B6" w:rsidRPr="00194018" w:rsidRDefault="002E21EB" w:rsidP="00A44E6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Dostosowanie wymagań edukacyjnych do specjalnych potrzeb dzieci i uczniów z zaburzeniami ze spektrum autyzmu</w:t>
            </w:r>
            <w:r w:rsidR="00913422" w:rsidRPr="00194018">
              <w:rPr>
                <w:rFonts w:ascii="Corbel" w:hAnsi="Corbel"/>
                <w:sz w:val="24"/>
                <w:szCs w:val="24"/>
              </w:rPr>
              <w:t xml:space="preserve"> (wychowanie przedszkolne, I etap edukacyjny).     </w:t>
            </w:r>
          </w:p>
        </w:tc>
      </w:tr>
      <w:tr w:rsidR="00B107B6" w:rsidRPr="00194018" w14:paraId="7D0488B8" w14:textId="77777777" w:rsidTr="00A44E64">
        <w:tc>
          <w:tcPr>
            <w:tcW w:w="9520" w:type="dxa"/>
          </w:tcPr>
          <w:p w14:paraId="49C3F115" w14:textId="77777777" w:rsidR="00B107B6" w:rsidRPr="00194018" w:rsidRDefault="00B107B6" w:rsidP="00A44E6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 xml:space="preserve">Podstawowe zasady pracy z dzieckiem </w:t>
            </w:r>
            <w:r w:rsidR="00A92C4F" w:rsidRPr="00194018">
              <w:rPr>
                <w:rFonts w:ascii="Corbel" w:hAnsi="Corbel"/>
                <w:sz w:val="24"/>
                <w:szCs w:val="24"/>
              </w:rPr>
              <w:t>z zaburzeniami ze spektrum autyzmu</w:t>
            </w:r>
            <w:r w:rsidRPr="00194018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194018">
              <w:rPr>
                <w:rFonts w:ascii="Corbel" w:hAnsi="Corbel"/>
                <w:iCs/>
                <w:sz w:val="24"/>
                <w:szCs w:val="24"/>
              </w:rPr>
              <w:t xml:space="preserve">Nauczanie dzieci </w:t>
            </w:r>
            <w:r w:rsidR="00A92C4F" w:rsidRPr="00194018">
              <w:rPr>
                <w:rFonts w:ascii="Corbel" w:hAnsi="Corbel"/>
                <w:sz w:val="24"/>
                <w:szCs w:val="24"/>
              </w:rPr>
              <w:t>z zaburzeniami ze spektrum autyzmu</w:t>
            </w:r>
            <w:r w:rsidRPr="00194018">
              <w:rPr>
                <w:rFonts w:ascii="Corbel" w:hAnsi="Corbel"/>
                <w:iCs/>
                <w:sz w:val="24"/>
                <w:szCs w:val="24"/>
              </w:rPr>
              <w:t xml:space="preserve">. </w:t>
            </w:r>
            <w:r w:rsidR="002E21EB" w:rsidRPr="00194018">
              <w:rPr>
                <w:rFonts w:ascii="Corbel" w:hAnsi="Corbel"/>
                <w:iCs/>
                <w:sz w:val="24"/>
                <w:szCs w:val="24"/>
              </w:rPr>
              <w:t xml:space="preserve">Zasady planowania pracy </w:t>
            </w:r>
            <w:r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>dydaktyczno-wychowawcz</w:t>
            </w:r>
            <w:r w:rsidR="002E21EB"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>ej i terapeutycznie dzieci i uczniów z zaburzeniami ze spektrum autyzmu</w:t>
            </w:r>
            <w:r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– podstawowe założenia</w:t>
            </w:r>
            <w:r w:rsidR="00913422"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="00913422" w:rsidRPr="00194018">
              <w:rPr>
                <w:rFonts w:ascii="Corbel" w:hAnsi="Corbel"/>
                <w:sz w:val="24"/>
                <w:szCs w:val="24"/>
              </w:rPr>
              <w:t xml:space="preserve">(wychowanie przedszkolne i </w:t>
            </w:r>
            <w:proofErr w:type="spellStart"/>
            <w:r w:rsidR="00913422" w:rsidRPr="00194018">
              <w:rPr>
                <w:rFonts w:ascii="Corbel" w:hAnsi="Corbel"/>
                <w:sz w:val="24"/>
                <w:szCs w:val="24"/>
              </w:rPr>
              <w:t>I</w:t>
            </w:r>
            <w:proofErr w:type="spellEnd"/>
            <w:r w:rsidR="00913422" w:rsidRPr="00194018">
              <w:rPr>
                <w:rFonts w:ascii="Corbel" w:hAnsi="Corbel"/>
                <w:sz w:val="24"/>
                <w:szCs w:val="24"/>
              </w:rPr>
              <w:t xml:space="preserve"> etap edukacyjny).     </w:t>
            </w:r>
          </w:p>
        </w:tc>
      </w:tr>
      <w:tr w:rsidR="002E21EB" w:rsidRPr="00194018" w14:paraId="75E2C08E" w14:textId="77777777" w:rsidTr="00A44E64">
        <w:tc>
          <w:tcPr>
            <w:tcW w:w="9520" w:type="dxa"/>
          </w:tcPr>
          <w:p w14:paraId="31FDEFBC" w14:textId="77777777" w:rsidR="002E21EB" w:rsidRPr="00194018" w:rsidRDefault="00B60FDB" w:rsidP="00A44E6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 xml:space="preserve">Zasady współorganizowania zajęć dydaktycznych przez nauczyciela wspierającego ucznia z zaburzeniami ze spektrum autyzmu. </w:t>
            </w:r>
          </w:p>
        </w:tc>
      </w:tr>
      <w:tr w:rsidR="00B107B6" w:rsidRPr="00194018" w14:paraId="4525345E" w14:textId="77777777" w:rsidTr="00A44E64">
        <w:tc>
          <w:tcPr>
            <w:tcW w:w="9520" w:type="dxa"/>
          </w:tcPr>
          <w:p w14:paraId="17020FCF" w14:textId="77777777" w:rsidR="00B107B6" w:rsidRPr="00194018" w:rsidRDefault="00B107B6" w:rsidP="00A44E6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 xml:space="preserve">Charakterystyka przedszkola i szkoły ogólnodostępnej, szkoły i oddziałów integracyjnych, szkoły i oddziałów specjalnych jako miejsca realizacji zadań związanych z edukacją dziecka z </w:t>
            </w:r>
            <w:r w:rsidR="00A92C4F" w:rsidRPr="00194018">
              <w:rPr>
                <w:rFonts w:ascii="Corbel" w:hAnsi="Corbel"/>
                <w:sz w:val="24"/>
                <w:szCs w:val="24"/>
              </w:rPr>
              <w:t>zaburzeniami ze spektrum autyzmu</w:t>
            </w:r>
            <w:r w:rsidRPr="0019401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107B6" w:rsidRPr="00194018" w14:paraId="003D8C07" w14:textId="77777777" w:rsidTr="00A44E64">
        <w:tc>
          <w:tcPr>
            <w:tcW w:w="9520" w:type="dxa"/>
          </w:tcPr>
          <w:p w14:paraId="3F56CE85" w14:textId="77777777" w:rsidR="00B107B6" w:rsidRPr="00194018" w:rsidRDefault="00B107B6" w:rsidP="00A44E6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Sem</w:t>
            </w:r>
            <w:r w:rsidR="00CB6F1F" w:rsidRPr="00194018">
              <w:rPr>
                <w:rFonts w:ascii="Corbel" w:hAnsi="Corbel"/>
                <w:sz w:val="24"/>
                <w:szCs w:val="24"/>
              </w:rPr>
              <w:t>estr 7</w:t>
            </w:r>
          </w:p>
        </w:tc>
      </w:tr>
      <w:tr w:rsidR="00B107B6" w:rsidRPr="00194018" w14:paraId="0D4128BF" w14:textId="77777777" w:rsidTr="00A44E64">
        <w:tc>
          <w:tcPr>
            <w:tcW w:w="9520" w:type="dxa"/>
          </w:tcPr>
          <w:p w14:paraId="54319580" w14:textId="77777777" w:rsidR="00B107B6" w:rsidRPr="00194018" w:rsidRDefault="00B107B6" w:rsidP="00A44E6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 xml:space="preserve">Metody i środki dydaktyczne wykorzystywane w nauczaniu. Specyfika specjalnych </w:t>
            </w:r>
            <w:r w:rsidRPr="00194018">
              <w:rPr>
                <w:rFonts w:ascii="Corbel" w:hAnsi="Corbel"/>
                <w:sz w:val="24"/>
                <w:szCs w:val="24"/>
              </w:rPr>
              <w:lastRenderedPageBreak/>
              <w:t xml:space="preserve">oddziaływań wychowawczych wobec uczniów z </w:t>
            </w:r>
            <w:r w:rsidR="00A92C4F" w:rsidRPr="00194018">
              <w:rPr>
                <w:rFonts w:ascii="Corbel" w:hAnsi="Corbel"/>
                <w:sz w:val="24"/>
                <w:szCs w:val="24"/>
              </w:rPr>
              <w:t>zaburzeniami ze spektrum autyzmu</w:t>
            </w:r>
            <w:r w:rsidR="00913422" w:rsidRPr="00194018">
              <w:rPr>
                <w:rFonts w:ascii="Corbel" w:hAnsi="Corbel"/>
                <w:sz w:val="24"/>
                <w:szCs w:val="24"/>
              </w:rPr>
              <w:t xml:space="preserve"> (wychowanie przedszkolne, I etap edukacyjny).     </w:t>
            </w:r>
          </w:p>
        </w:tc>
      </w:tr>
      <w:tr w:rsidR="00B107B6" w:rsidRPr="00194018" w14:paraId="7460D539" w14:textId="77777777" w:rsidTr="00A44E64">
        <w:tc>
          <w:tcPr>
            <w:tcW w:w="9520" w:type="dxa"/>
          </w:tcPr>
          <w:p w14:paraId="17C4CFB3" w14:textId="77777777" w:rsidR="00B107B6" w:rsidRPr="00194018" w:rsidRDefault="00B107B6" w:rsidP="00A44E6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iCs/>
                <w:sz w:val="24"/>
                <w:szCs w:val="24"/>
              </w:rPr>
              <w:lastRenderedPageBreak/>
              <w:t>Analiza aktualnych przepisów prawa oświatowego.</w:t>
            </w:r>
          </w:p>
        </w:tc>
      </w:tr>
      <w:tr w:rsidR="00B107B6" w:rsidRPr="00194018" w14:paraId="6CBE7BB4" w14:textId="77777777" w:rsidTr="00A44E64">
        <w:tc>
          <w:tcPr>
            <w:tcW w:w="9520" w:type="dxa"/>
          </w:tcPr>
          <w:p w14:paraId="41E0EBAF" w14:textId="77777777" w:rsidR="00B107B6" w:rsidRPr="00194018" w:rsidRDefault="00B107B6" w:rsidP="00A44E6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>Plan i programy nauczania.</w:t>
            </w:r>
          </w:p>
        </w:tc>
      </w:tr>
      <w:tr w:rsidR="00B107B6" w:rsidRPr="00194018" w14:paraId="2B05EEB2" w14:textId="77777777" w:rsidTr="00A44E64">
        <w:tc>
          <w:tcPr>
            <w:tcW w:w="9520" w:type="dxa"/>
          </w:tcPr>
          <w:p w14:paraId="629C8E24" w14:textId="77777777" w:rsidR="00B107B6" w:rsidRPr="00194018" w:rsidRDefault="00B107B6" w:rsidP="00A44E64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Przegląd wybranych metod pracy.</w:t>
            </w:r>
          </w:p>
        </w:tc>
      </w:tr>
      <w:tr w:rsidR="00B107B6" w:rsidRPr="00194018" w14:paraId="0C8D82C7" w14:textId="77777777" w:rsidTr="00B107B6">
        <w:tc>
          <w:tcPr>
            <w:tcW w:w="9520" w:type="dxa"/>
          </w:tcPr>
          <w:p w14:paraId="1DA2E08F" w14:textId="77777777" w:rsidR="00B107B6" w:rsidRPr="00194018" w:rsidRDefault="00B107B6" w:rsidP="00B107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iCs/>
                <w:sz w:val="24"/>
                <w:szCs w:val="24"/>
              </w:rPr>
              <w:t xml:space="preserve">Metodyka nauczania w przedszkolu. </w:t>
            </w:r>
          </w:p>
        </w:tc>
      </w:tr>
      <w:tr w:rsidR="00B107B6" w:rsidRPr="00194018" w14:paraId="1BC3167E" w14:textId="77777777" w:rsidTr="00B107B6">
        <w:tc>
          <w:tcPr>
            <w:tcW w:w="9520" w:type="dxa"/>
          </w:tcPr>
          <w:p w14:paraId="2BDEC1F1" w14:textId="77777777" w:rsidR="00B107B6" w:rsidRPr="00194018" w:rsidRDefault="00B107B6" w:rsidP="00B107B6">
            <w:pPr>
              <w:pStyle w:val="Akapitzlist"/>
              <w:spacing w:after="0" w:line="240" w:lineRule="auto"/>
              <w:ind w:left="0"/>
              <w:rPr>
                <w:rFonts w:ascii="Corbel" w:hAnsi="Corbel"/>
                <w:iCs/>
                <w:sz w:val="24"/>
                <w:szCs w:val="24"/>
              </w:rPr>
            </w:pPr>
            <w:r w:rsidRPr="00194018">
              <w:rPr>
                <w:rFonts w:ascii="Corbel" w:hAnsi="Corbel"/>
                <w:iCs/>
                <w:sz w:val="24"/>
                <w:szCs w:val="24"/>
              </w:rPr>
              <w:t xml:space="preserve">Metodyka nauczania </w:t>
            </w:r>
            <w:r w:rsidR="00913422" w:rsidRPr="00194018">
              <w:rPr>
                <w:rFonts w:ascii="Corbel" w:hAnsi="Corbel"/>
                <w:iCs/>
                <w:sz w:val="24"/>
                <w:szCs w:val="24"/>
              </w:rPr>
              <w:t>na I etapie edukacji.</w:t>
            </w:r>
          </w:p>
        </w:tc>
      </w:tr>
      <w:tr w:rsidR="00B60FDB" w:rsidRPr="00194018" w14:paraId="625CF854" w14:textId="77777777" w:rsidTr="00B107B6">
        <w:tc>
          <w:tcPr>
            <w:tcW w:w="9520" w:type="dxa"/>
          </w:tcPr>
          <w:p w14:paraId="26428E61" w14:textId="77777777" w:rsidR="00B60FDB" w:rsidRPr="00194018" w:rsidRDefault="00B60FDB" w:rsidP="00B107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Metodyka treningów umiejętności społecznych oraz zajęć aktywizujących.</w:t>
            </w:r>
          </w:p>
        </w:tc>
      </w:tr>
      <w:tr w:rsidR="00E80031" w:rsidRPr="00194018" w14:paraId="1FE3BEAC" w14:textId="77777777" w:rsidTr="00B107B6">
        <w:tc>
          <w:tcPr>
            <w:tcW w:w="9520" w:type="dxa"/>
          </w:tcPr>
          <w:p w14:paraId="23AF873C" w14:textId="77777777" w:rsidR="00E80031" w:rsidRPr="00194018" w:rsidRDefault="00E80031" w:rsidP="00B107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Sprawdziany i ocenianie w klasach dzieci na I etapie edukacyjnym.</w:t>
            </w:r>
          </w:p>
        </w:tc>
      </w:tr>
      <w:tr w:rsidR="00B107B6" w:rsidRPr="00194018" w14:paraId="20AA4A57" w14:textId="77777777" w:rsidTr="00B107B6">
        <w:tc>
          <w:tcPr>
            <w:tcW w:w="9520" w:type="dxa"/>
          </w:tcPr>
          <w:p w14:paraId="7F1696F6" w14:textId="77777777" w:rsidR="00B107B6" w:rsidRPr="00194018" w:rsidRDefault="00B107B6" w:rsidP="00B107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iCs/>
                <w:sz w:val="24"/>
                <w:szCs w:val="24"/>
              </w:rPr>
              <w:t xml:space="preserve">Zabawa w edukacji dzieci z autyzmem. </w:t>
            </w:r>
            <w:r w:rsidRPr="00194018">
              <w:rPr>
                <w:rFonts w:ascii="Corbel" w:hAnsi="Corbel"/>
                <w:sz w:val="24"/>
                <w:szCs w:val="24"/>
              </w:rPr>
              <w:t>Kształtowanie umiejętności społecznych dzieci</w:t>
            </w:r>
            <w:r w:rsidR="00A92C4F" w:rsidRPr="00194018">
              <w:rPr>
                <w:rFonts w:ascii="Corbel" w:hAnsi="Corbel"/>
                <w:sz w:val="24"/>
                <w:szCs w:val="24"/>
              </w:rPr>
              <w:t xml:space="preserve"> z zaburzeniami ze spektrum autyzmu.</w:t>
            </w:r>
          </w:p>
        </w:tc>
      </w:tr>
      <w:tr w:rsidR="00FB5FDC" w:rsidRPr="00194018" w14:paraId="59DEF986" w14:textId="77777777" w:rsidTr="00B107B6">
        <w:tc>
          <w:tcPr>
            <w:tcW w:w="9520" w:type="dxa"/>
          </w:tcPr>
          <w:p w14:paraId="3FF29F88" w14:textId="77777777" w:rsidR="00FB5FDC" w:rsidRPr="00194018" w:rsidRDefault="00FB5FDC" w:rsidP="00B107B6">
            <w:pPr>
              <w:pStyle w:val="Akapitzlist"/>
              <w:spacing w:after="0" w:line="240" w:lineRule="auto"/>
              <w:ind w:left="0"/>
              <w:rPr>
                <w:rFonts w:ascii="Corbel" w:hAnsi="Corbel"/>
                <w:iCs/>
                <w:sz w:val="24"/>
                <w:szCs w:val="24"/>
              </w:rPr>
            </w:pPr>
            <w:r w:rsidRPr="00194018">
              <w:rPr>
                <w:rFonts w:ascii="Corbel" w:hAnsi="Corbel"/>
                <w:iCs/>
                <w:sz w:val="24"/>
                <w:szCs w:val="24"/>
              </w:rPr>
              <w:t>Współpraca rodziców dzieci i uczniów z zaburzeniami ze spektrum autyzmu z nauczycielami, specjalistami i innymi podmiotami procesów wychowawczych.</w:t>
            </w:r>
          </w:p>
        </w:tc>
      </w:tr>
      <w:tr w:rsidR="00483345" w:rsidRPr="00194018" w14:paraId="504BA03A" w14:textId="77777777" w:rsidTr="00B107B6">
        <w:tc>
          <w:tcPr>
            <w:tcW w:w="9520" w:type="dxa"/>
          </w:tcPr>
          <w:p w14:paraId="5A1770B4" w14:textId="77777777" w:rsidR="00483345" w:rsidRPr="00194018" w:rsidRDefault="00483345" w:rsidP="00B107B6">
            <w:pPr>
              <w:pStyle w:val="Akapitzlist"/>
              <w:spacing w:after="0" w:line="240" w:lineRule="auto"/>
              <w:ind w:left="0"/>
              <w:rPr>
                <w:rFonts w:ascii="Corbel" w:hAnsi="Corbel"/>
                <w:iCs/>
                <w:sz w:val="24"/>
                <w:szCs w:val="24"/>
              </w:rPr>
            </w:pPr>
            <w:r w:rsidRPr="00194018">
              <w:rPr>
                <w:rFonts w:ascii="Corbel" w:hAnsi="Corbel"/>
                <w:iCs/>
                <w:sz w:val="24"/>
                <w:szCs w:val="24"/>
              </w:rPr>
              <w:t>Symulacja zajęć.</w:t>
            </w:r>
          </w:p>
        </w:tc>
      </w:tr>
    </w:tbl>
    <w:p w14:paraId="004EAE0F" w14:textId="77777777" w:rsidR="0085747A" w:rsidRPr="00194018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7838E2" w14:textId="77777777" w:rsidR="0085747A" w:rsidRPr="00194018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94018">
        <w:rPr>
          <w:rFonts w:ascii="Corbel" w:hAnsi="Corbel"/>
          <w:smallCaps w:val="0"/>
          <w:szCs w:val="24"/>
        </w:rPr>
        <w:t>3.4 Metody dydaktyczne</w:t>
      </w:r>
      <w:r w:rsidRPr="00194018">
        <w:rPr>
          <w:rFonts w:ascii="Corbel" w:hAnsi="Corbel"/>
          <w:b w:val="0"/>
          <w:smallCaps w:val="0"/>
          <w:szCs w:val="24"/>
        </w:rPr>
        <w:t xml:space="preserve"> </w:t>
      </w:r>
    </w:p>
    <w:p w14:paraId="502B2239" w14:textId="77777777" w:rsidR="0085747A" w:rsidRPr="00194018" w:rsidRDefault="00CB6F1F" w:rsidP="00B60FD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94018">
        <w:rPr>
          <w:rFonts w:ascii="Corbel" w:hAnsi="Corbel"/>
          <w:b w:val="0"/>
          <w:smallCaps w:val="0"/>
          <w:szCs w:val="24"/>
        </w:rPr>
        <w:t>warsztaty</w:t>
      </w:r>
      <w:r w:rsidR="00B107B6" w:rsidRPr="00194018">
        <w:rPr>
          <w:rFonts w:ascii="Corbel" w:hAnsi="Corbel"/>
          <w:b w:val="0"/>
          <w:smallCaps w:val="0"/>
          <w:szCs w:val="24"/>
        </w:rPr>
        <w:t>:</w:t>
      </w:r>
      <w:r w:rsidR="00153C41" w:rsidRPr="00194018">
        <w:rPr>
          <w:rFonts w:ascii="Corbel" w:hAnsi="Corbel"/>
          <w:b w:val="0"/>
          <w:i/>
          <w:smallCaps w:val="0"/>
          <w:szCs w:val="24"/>
        </w:rPr>
        <w:t xml:space="preserve"> </w:t>
      </w:r>
      <w:r w:rsidR="009F4610" w:rsidRPr="00194018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194018">
        <w:rPr>
          <w:rFonts w:ascii="Corbel" w:hAnsi="Corbel"/>
          <w:b w:val="0"/>
          <w:smallCaps w:val="0"/>
          <w:szCs w:val="24"/>
        </w:rPr>
        <w:t>tekstów z dyskusją,</w:t>
      </w:r>
      <w:r w:rsidR="0085747A" w:rsidRPr="00194018">
        <w:rPr>
          <w:rFonts w:ascii="Corbel" w:hAnsi="Corbel"/>
          <w:b w:val="0"/>
          <w:smallCaps w:val="0"/>
          <w:szCs w:val="24"/>
        </w:rPr>
        <w:t xml:space="preserve"> </w:t>
      </w:r>
      <w:r w:rsidR="001718A7" w:rsidRPr="00194018">
        <w:rPr>
          <w:rFonts w:ascii="Corbel" w:hAnsi="Corbel"/>
          <w:b w:val="0"/>
          <w:smallCaps w:val="0"/>
          <w:szCs w:val="24"/>
        </w:rPr>
        <w:t>praca w </w:t>
      </w:r>
      <w:r w:rsidR="0085747A" w:rsidRPr="00194018">
        <w:rPr>
          <w:rFonts w:ascii="Corbel" w:hAnsi="Corbel"/>
          <w:b w:val="0"/>
          <w:smallCaps w:val="0"/>
          <w:szCs w:val="24"/>
        </w:rPr>
        <w:t>grupach</w:t>
      </w:r>
      <w:r w:rsidR="0071620A" w:rsidRPr="00194018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194018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194018">
        <w:rPr>
          <w:rFonts w:ascii="Corbel" w:hAnsi="Corbel"/>
          <w:b w:val="0"/>
          <w:smallCaps w:val="0"/>
          <w:szCs w:val="24"/>
        </w:rPr>
        <w:t>,</w:t>
      </w:r>
      <w:r w:rsidR="0085747A" w:rsidRPr="00194018">
        <w:rPr>
          <w:rFonts w:ascii="Corbel" w:hAnsi="Corbel"/>
          <w:b w:val="0"/>
          <w:smallCaps w:val="0"/>
          <w:szCs w:val="24"/>
        </w:rPr>
        <w:t xml:space="preserve"> dyskusja</w:t>
      </w:r>
      <w:r w:rsidR="0071620A" w:rsidRPr="00194018">
        <w:rPr>
          <w:rFonts w:ascii="Corbel" w:hAnsi="Corbel"/>
          <w:b w:val="0"/>
          <w:smallCaps w:val="0"/>
          <w:szCs w:val="24"/>
        </w:rPr>
        <w:t>)</w:t>
      </w:r>
      <w:r w:rsidR="003B09C5" w:rsidRPr="00194018">
        <w:rPr>
          <w:rFonts w:ascii="Corbel" w:hAnsi="Corbel"/>
          <w:b w:val="0"/>
          <w:smallCaps w:val="0"/>
          <w:szCs w:val="24"/>
        </w:rPr>
        <w:t>, metoda projektów</w:t>
      </w:r>
      <w:r w:rsidR="00A779E7" w:rsidRPr="00194018">
        <w:rPr>
          <w:rFonts w:ascii="Corbel" w:hAnsi="Corbel"/>
          <w:b w:val="0"/>
          <w:smallCaps w:val="0"/>
          <w:szCs w:val="24"/>
        </w:rPr>
        <w:t xml:space="preserve"> (praca projektowa)</w:t>
      </w:r>
    </w:p>
    <w:p w14:paraId="21CCD10E" w14:textId="77777777" w:rsidR="00E960BB" w:rsidRPr="00194018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97CD296" w14:textId="77777777" w:rsidR="0085747A" w:rsidRPr="00194018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94018">
        <w:rPr>
          <w:rFonts w:ascii="Corbel" w:hAnsi="Corbel"/>
          <w:smallCaps w:val="0"/>
          <w:szCs w:val="24"/>
        </w:rPr>
        <w:t xml:space="preserve">4. </w:t>
      </w:r>
      <w:r w:rsidR="0085747A" w:rsidRPr="00194018">
        <w:rPr>
          <w:rFonts w:ascii="Corbel" w:hAnsi="Corbel"/>
          <w:smallCaps w:val="0"/>
          <w:szCs w:val="24"/>
        </w:rPr>
        <w:t>METODY I KRYTERIA OCENY</w:t>
      </w:r>
      <w:r w:rsidR="009F4610" w:rsidRPr="00194018">
        <w:rPr>
          <w:rFonts w:ascii="Corbel" w:hAnsi="Corbel"/>
          <w:smallCaps w:val="0"/>
          <w:szCs w:val="24"/>
        </w:rPr>
        <w:t xml:space="preserve"> </w:t>
      </w:r>
    </w:p>
    <w:p w14:paraId="54A7AFCA" w14:textId="77777777" w:rsidR="00923D7D" w:rsidRPr="00194018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00FB66B" w14:textId="77777777" w:rsidR="0085747A" w:rsidRPr="00194018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94018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194018">
        <w:rPr>
          <w:rFonts w:ascii="Corbel" w:hAnsi="Corbel"/>
          <w:smallCaps w:val="0"/>
          <w:szCs w:val="24"/>
        </w:rPr>
        <w:t>uczenia się</w:t>
      </w:r>
    </w:p>
    <w:p w14:paraId="35D5FF23" w14:textId="77777777" w:rsidR="0085747A" w:rsidRPr="0019401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194018" w14:paraId="1E50C89D" w14:textId="77777777" w:rsidTr="00B60FDB">
        <w:tc>
          <w:tcPr>
            <w:tcW w:w="1962" w:type="dxa"/>
            <w:vAlign w:val="center"/>
          </w:tcPr>
          <w:p w14:paraId="6DA9BA81" w14:textId="77777777" w:rsidR="0085747A" w:rsidRPr="00194018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364CA12" w14:textId="77777777" w:rsidR="0085747A" w:rsidRPr="00194018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CA8DAE5" w14:textId="77777777" w:rsidR="0085747A" w:rsidRPr="00194018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19401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4E27289" w14:textId="77777777" w:rsidR="0085747A" w:rsidRPr="00194018" w:rsidRDefault="0085747A" w:rsidP="00A779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BA33D5" w:rsidRPr="00194018" w14:paraId="3A94A64C" w14:textId="77777777" w:rsidTr="00A779E7">
        <w:tc>
          <w:tcPr>
            <w:tcW w:w="1962" w:type="dxa"/>
          </w:tcPr>
          <w:p w14:paraId="1C2CF685" w14:textId="77777777" w:rsidR="00BA33D5" w:rsidRPr="00194018" w:rsidRDefault="00BA33D5" w:rsidP="00BA33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194018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94018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03FA0ABC" w14:textId="77777777" w:rsidR="00BA33D5" w:rsidRPr="00194018" w:rsidRDefault="00BA33D5" w:rsidP="00BA33D5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 xml:space="preserve">praca w grupach, dyskusja, wypowiedź studenta, obserwacja w trakcie zajęć, </w:t>
            </w:r>
            <w:r w:rsidRPr="00194018">
              <w:rPr>
                <w:rFonts w:ascii="Corbel" w:hAnsi="Corbel"/>
                <w:b w:val="0"/>
                <w:smallCaps w:val="0"/>
                <w:szCs w:val="24"/>
              </w:rPr>
              <w:br/>
              <w:t>kolokwium, egzamin pisemny</w:t>
            </w:r>
          </w:p>
        </w:tc>
        <w:tc>
          <w:tcPr>
            <w:tcW w:w="2117" w:type="dxa"/>
            <w:vAlign w:val="center"/>
          </w:tcPr>
          <w:p w14:paraId="2A7A8D8A" w14:textId="77777777" w:rsidR="00BA33D5" w:rsidRPr="00194018" w:rsidRDefault="00A779E7" w:rsidP="00A779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9401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A33D5" w:rsidRPr="00194018" w14:paraId="0961697F" w14:textId="77777777" w:rsidTr="00A779E7">
        <w:tc>
          <w:tcPr>
            <w:tcW w:w="1962" w:type="dxa"/>
          </w:tcPr>
          <w:p w14:paraId="73BC902B" w14:textId="77777777" w:rsidR="00BA33D5" w:rsidRPr="00194018" w:rsidRDefault="00BA33D5" w:rsidP="00BA33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4018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23F3A44E" w14:textId="77777777" w:rsidR="00BA33D5" w:rsidRPr="00194018" w:rsidRDefault="00BA33D5" w:rsidP="00BA33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 xml:space="preserve">praca w grupach, dyskusja, wypowiedź studenta, obserwacja w trakcie zajęć, </w:t>
            </w:r>
            <w:r w:rsidRPr="00194018">
              <w:rPr>
                <w:rFonts w:ascii="Corbel" w:hAnsi="Corbel"/>
                <w:b w:val="0"/>
                <w:smallCaps w:val="0"/>
                <w:szCs w:val="24"/>
              </w:rPr>
              <w:br/>
              <w:t>kolokwium, egzamin pisemny</w:t>
            </w:r>
          </w:p>
        </w:tc>
        <w:tc>
          <w:tcPr>
            <w:tcW w:w="2117" w:type="dxa"/>
            <w:vAlign w:val="center"/>
          </w:tcPr>
          <w:p w14:paraId="54F3005A" w14:textId="77777777" w:rsidR="00BA33D5" w:rsidRPr="00194018" w:rsidRDefault="00A779E7" w:rsidP="00A779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9401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A33D5" w:rsidRPr="00194018" w14:paraId="6D37ABA4" w14:textId="77777777" w:rsidTr="00A779E7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D6B8" w14:textId="77777777" w:rsidR="00BA33D5" w:rsidRPr="00194018" w:rsidRDefault="00BA33D5" w:rsidP="00BA33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194018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94018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49C7" w14:textId="77777777" w:rsidR="00BA33D5" w:rsidRPr="00194018" w:rsidRDefault="00BA33D5" w:rsidP="00BA33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 xml:space="preserve">praca w grupach, dyskusja, wypowiedź studenta, obserwacja w trakcie zajęć, </w:t>
            </w:r>
            <w:r w:rsidRPr="00194018">
              <w:rPr>
                <w:rFonts w:ascii="Corbel" w:hAnsi="Corbel"/>
                <w:b w:val="0"/>
                <w:smallCaps w:val="0"/>
                <w:szCs w:val="24"/>
              </w:rPr>
              <w:br/>
              <w:t>kolokwium,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37BB" w14:textId="77777777" w:rsidR="00BA33D5" w:rsidRPr="00194018" w:rsidRDefault="00A779E7" w:rsidP="00A779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9401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779E7" w:rsidRPr="00194018" w14:paraId="34C8D324" w14:textId="77777777" w:rsidTr="00A779E7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A0F3" w14:textId="77777777" w:rsidR="00A779E7" w:rsidRPr="00194018" w:rsidRDefault="00A779E7" w:rsidP="00A779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4018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532E" w14:textId="77777777" w:rsidR="00A779E7" w:rsidRPr="00194018" w:rsidRDefault="00A779E7" w:rsidP="00A779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>praca w grupach, dyskusja, wypowiedź studenta, obserwacja w trakcie zajęć, praca projektowa,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01CD" w14:textId="77777777" w:rsidR="00A779E7" w:rsidRPr="00194018" w:rsidRDefault="00A779E7" w:rsidP="00A779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9401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779E7" w:rsidRPr="00194018" w14:paraId="666C8C44" w14:textId="77777777" w:rsidTr="00A779E7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D25D" w14:textId="77777777" w:rsidR="00A779E7" w:rsidRPr="00194018" w:rsidRDefault="00A779E7" w:rsidP="00A779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194018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94018"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FBCC" w14:textId="77777777" w:rsidR="00A779E7" w:rsidRPr="00194018" w:rsidRDefault="00A779E7" w:rsidP="00A779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>praca w grupach, dyskusja, wypowiedź studenta, obserwacja w trakcie zajęć, praca projektowa,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9BEB" w14:textId="77777777" w:rsidR="00A779E7" w:rsidRPr="00194018" w:rsidRDefault="00A779E7" w:rsidP="00A779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9401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779E7" w:rsidRPr="00194018" w14:paraId="480551B2" w14:textId="77777777" w:rsidTr="00A779E7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FD51" w14:textId="77777777" w:rsidR="00A779E7" w:rsidRPr="00194018" w:rsidRDefault="00A779E7" w:rsidP="00A779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4018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0CDA" w14:textId="77777777" w:rsidR="00A779E7" w:rsidRPr="00194018" w:rsidRDefault="00A779E7" w:rsidP="00A779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>praca w grupach, dyskusja, wypowiedź studenta, obserwacja w trakcie zajęć, praca projektowa,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5EDEC" w14:textId="77777777" w:rsidR="00A779E7" w:rsidRPr="00194018" w:rsidRDefault="00A779E7" w:rsidP="00A779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9401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779E7" w:rsidRPr="00194018" w14:paraId="1762DA3F" w14:textId="77777777" w:rsidTr="00A779E7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0723" w14:textId="77777777" w:rsidR="00A779E7" w:rsidRPr="00194018" w:rsidRDefault="00A779E7" w:rsidP="00A779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194018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94018">
              <w:rPr>
                <w:rFonts w:ascii="Corbel" w:hAnsi="Corbel"/>
                <w:b w:val="0"/>
                <w:szCs w:val="24"/>
              </w:rPr>
              <w:t>_ 07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8BA7" w14:textId="77777777" w:rsidR="00A779E7" w:rsidRPr="00194018" w:rsidRDefault="00A779E7" w:rsidP="00A779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>praca w grupach, dyskusja, wypowiedź studenta, obserwacja w trakcie zajęć, praca projektowa,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C5983" w14:textId="77777777" w:rsidR="00A779E7" w:rsidRPr="00194018" w:rsidRDefault="00A779E7" w:rsidP="00A779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9401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779E7" w:rsidRPr="00194018" w14:paraId="72EAEFD7" w14:textId="77777777" w:rsidTr="00A779E7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6CB1" w14:textId="77777777" w:rsidR="00A779E7" w:rsidRPr="00194018" w:rsidRDefault="00A779E7" w:rsidP="00A779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4018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98EB" w14:textId="77777777" w:rsidR="00A779E7" w:rsidRPr="00194018" w:rsidRDefault="00A779E7" w:rsidP="00A779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>praca w grupach, dyskusja, wypowiedź studenta, obserwacja w trakcie zajęć, praca projektowa,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84850" w14:textId="77777777" w:rsidR="00A779E7" w:rsidRPr="00194018" w:rsidRDefault="00A779E7" w:rsidP="00A779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9401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779E7" w:rsidRPr="00194018" w14:paraId="311AAB03" w14:textId="77777777" w:rsidTr="00A779E7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EF96" w14:textId="77777777" w:rsidR="00A779E7" w:rsidRPr="00194018" w:rsidRDefault="00A779E7" w:rsidP="00A779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194018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94018">
              <w:rPr>
                <w:rFonts w:ascii="Corbel" w:hAnsi="Corbel"/>
                <w:b w:val="0"/>
                <w:szCs w:val="24"/>
              </w:rPr>
              <w:t>_ 09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174C" w14:textId="77777777" w:rsidR="00A779E7" w:rsidRPr="00194018" w:rsidRDefault="00A779E7" w:rsidP="00A779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 xml:space="preserve">praca w grupach, dyskusja, wypowiedź studenta, obserwacja w trakcie zajęć, </w:t>
            </w:r>
            <w:r w:rsidRPr="00194018">
              <w:rPr>
                <w:rFonts w:ascii="Corbel" w:hAnsi="Corbel"/>
                <w:b w:val="0"/>
                <w:smallCaps w:val="0"/>
                <w:szCs w:val="24"/>
              </w:rPr>
              <w:br/>
              <w:t>kolokwium,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5953B" w14:textId="77777777" w:rsidR="00A779E7" w:rsidRPr="00194018" w:rsidRDefault="00A779E7" w:rsidP="00A779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9401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D61EE" w:rsidRPr="00194018" w14:paraId="0B953CA6" w14:textId="77777777" w:rsidTr="00A779E7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5CDE" w14:textId="77777777" w:rsidR="008D61EE" w:rsidRPr="00194018" w:rsidRDefault="008D61EE" w:rsidP="008D61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4018">
              <w:rPr>
                <w:rFonts w:ascii="Corbel" w:hAnsi="Corbel"/>
                <w:b w:val="0"/>
                <w:szCs w:val="24"/>
              </w:rPr>
              <w:lastRenderedPageBreak/>
              <w:t>Ek_ 10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A0A1" w14:textId="77777777" w:rsidR="008D61EE" w:rsidRPr="00194018" w:rsidRDefault="008D61EE" w:rsidP="008D61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 xml:space="preserve">praca w grupach, dyskusja, wypowiedź studenta, obserwacja w trakcie zajęć, </w:t>
            </w:r>
            <w:r w:rsidRPr="00194018">
              <w:rPr>
                <w:rFonts w:ascii="Corbel" w:hAnsi="Corbel"/>
                <w:b w:val="0"/>
                <w:smallCaps w:val="0"/>
                <w:szCs w:val="24"/>
              </w:rPr>
              <w:br/>
              <w:t>kolokwium,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118E8" w14:textId="77777777" w:rsidR="008D61EE" w:rsidRPr="00194018" w:rsidRDefault="00A779E7" w:rsidP="00A779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9401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A33D5" w:rsidRPr="00194018" w14:paraId="18AAED6C" w14:textId="77777777" w:rsidTr="00A779E7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60E7" w14:textId="77777777" w:rsidR="00BA33D5" w:rsidRPr="00194018" w:rsidRDefault="00BA33D5" w:rsidP="00BA33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4018">
              <w:rPr>
                <w:rFonts w:ascii="Corbel" w:hAnsi="Corbel"/>
                <w:b w:val="0"/>
                <w:szCs w:val="24"/>
              </w:rPr>
              <w:t>Ek_ 11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6B64" w14:textId="77777777" w:rsidR="00BA33D5" w:rsidRPr="00194018" w:rsidRDefault="008D61EE" w:rsidP="00BA33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 xml:space="preserve">praca w grupach, dyskusja, wypowiedź studenta, obserwacja w trakcie zajęć, </w:t>
            </w:r>
            <w:r w:rsidRPr="00194018">
              <w:rPr>
                <w:rFonts w:ascii="Corbel" w:hAnsi="Corbel"/>
                <w:b w:val="0"/>
                <w:smallCaps w:val="0"/>
                <w:szCs w:val="24"/>
              </w:rPr>
              <w:br/>
              <w:t>kolokwium,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29D57" w14:textId="77777777" w:rsidR="00BA33D5" w:rsidRPr="00194018" w:rsidRDefault="00A779E7" w:rsidP="00A779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9401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70630167" w14:textId="77777777" w:rsidR="00923D7D" w:rsidRPr="00194018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39BCF6" w14:textId="77777777" w:rsidR="0085747A" w:rsidRPr="00194018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94018">
        <w:rPr>
          <w:rFonts w:ascii="Corbel" w:hAnsi="Corbel"/>
          <w:smallCaps w:val="0"/>
          <w:szCs w:val="24"/>
        </w:rPr>
        <w:t xml:space="preserve">4.2 </w:t>
      </w:r>
      <w:r w:rsidR="0085747A" w:rsidRPr="00194018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194018">
        <w:rPr>
          <w:rFonts w:ascii="Corbel" w:hAnsi="Corbel"/>
          <w:smallCaps w:val="0"/>
          <w:szCs w:val="24"/>
        </w:rPr>
        <w:t xml:space="preserve"> </w:t>
      </w:r>
    </w:p>
    <w:p w14:paraId="3F12FC9D" w14:textId="77777777" w:rsidR="00923D7D" w:rsidRPr="00194018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94018" w14:paraId="76FA377E" w14:textId="77777777" w:rsidTr="00923D7D">
        <w:tc>
          <w:tcPr>
            <w:tcW w:w="9670" w:type="dxa"/>
          </w:tcPr>
          <w:p w14:paraId="5671E54E" w14:textId="77777777" w:rsidR="00D661A7" w:rsidRPr="00194018" w:rsidRDefault="008D61EE" w:rsidP="00B60FD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- </w:t>
            </w:r>
            <w:r w:rsidR="00D661A7"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>przygotowanie pracy projektowej (</w:t>
            </w:r>
            <w:r w:rsidR="00D661A7" w:rsidRPr="00194018"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  <w:t>program oraz konspekt do zajęć), symulacja zajęć na podstawie przygotowanych konspektów;</w:t>
            </w:r>
          </w:p>
          <w:p w14:paraId="6A76CC1B" w14:textId="77777777" w:rsidR="00B60FDB" w:rsidRPr="00970E5E" w:rsidRDefault="00D661A7" w:rsidP="00970E5E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70E5E">
              <w:rPr>
                <w:rFonts w:ascii="Corbel" w:hAnsi="Corbel"/>
                <w:b w:val="0"/>
                <w:bCs/>
                <w:smallCaps w:val="0"/>
                <w:szCs w:val="24"/>
              </w:rPr>
              <w:t>- e</w:t>
            </w:r>
            <w:r w:rsidR="00B60FDB" w:rsidRPr="00970E5E">
              <w:rPr>
                <w:rFonts w:ascii="Corbel" w:hAnsi="Corbel"/>
                <w:b w:val="0"/>
                <w:bCs/>
                <w:smallCaps w:val="0"/>
                <w:szCs w:val="24"/>
              </w:rPr>
              <w:t>gzamin pisemny</w:t>
            </w:r>
            <w:r w:rsidR="00970E5E" w:rsidRPr="00970E5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oraz kolokwium, </w:t>
            </w:r>
            <w:r w:rsidR="00970E5E" w:rsidRPr="00970E5E">
              <w:rPr>
                <w:rFonts w:ascii="Corbel" w:hAnsi="Corbel"/>
                <w:b w:val="0"/>
                <w:smallCaps w:val="0"/>
                <w:szCs w:val="24"/>
              </w:rPr>
              <w:t>oceniane w formie tradycyjne</w:t>
            </w:r>
            <w:r w:rsidR="004758C7"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 w:rsidR="00970E5E" w:rsidRPr="00970E5E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proofErr w:type="spellStart"/>
            <w:r w:rsidR="00970E5E" w:rsidRPr="00970E5E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="00970E5E" w:rsidRPr="00970E5E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="00970E5E" w:rsidRPr="00970E5E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970E5E" w:rsidRPr="00970E5E">
              <w:rPr>
                <w:rFonts w:ascii="Corbel" w:hAnsi="Corbel"/>
                <w:b w:val="0"/>
                <w:smallCaps w:val="0"/>
                <w:szCs w:val="24"/>
              </w:rPr>
              <w:t xml:space="preserve">, plus </w:t>
            </w:r>
            <w:proofErr w:type="spellStart"/>
            <w:r w:rsidR="00970E5E" w:rsidRPr="00970E5E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970E5E" w:rsidRPr="00970E5E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="00970E5E" w:rsidRPr="00970E5E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970E5E" w:rsidRPr="00970E5E">
              <w:rPr>
                <w:rFonts w:ascii="Corbel" w:hAnsi="Corbel"/>
                <w:b w:val="0"/>
                <w:smallCaps w:val="0"/>
                <w:szCs w:val="24"/>
              </w:rPr>
              <w:t xml:space="preserve">, plus </w:t>
            </w:r>
            <w:proofErr w:type="spellStart"/>
            <w:r w:rsidR="00970E5E" w:rsidRPr="00970E5E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970E5E" w:rsidRPr="00970E5E">
              <w:rPr>
                <w:rFonts w:ascii="Corbel" w:hAnsi="Corbel"/>
                <w:b w:val="0"/>
                <w:smallCaps w:val="0"/>
                <w:szCs w:val="24"/>
              </w:rPr>
              <w:t xml:space="preserve">, bdb. </w:t>
            </w:r>
            <w:r w:rsidR="00970E5E" w:rsidRPr="006154E5">
              <w:rPr>
                <w:rFonts w:ascii="Corbel" w:hAnsi="Corbel"/>
                <w:b w:val="0"/>
                <w:bCs/>
                <w:szCs w:val="24"/>
              </w:rPr>
              <w:t>Kryteria oceniania: 50-59% - ocena dostateczna (3,0) ;  60-69% - ocena dostateczna plus (3,5); 70-79% - ocena dobra (4,0); 80-89% - ocena dobra plus (4,5);  90-100% - ocena bardzo dobra (5,0)</w:t>
            </w:r>
            <w:r w:rsidR="00970E5E">
              <w:rPr>
                <w:rFonts w:ascii="Corbel" w:hAnsi="Corbel"/>
                <w:b w:val="0"/>
                <w:bCs/>
                <w:szCs w:val="24"/>
              </w:rPr>
              <w:t>.</w:t>
            </w:r>
          </w:p>
          <w:p w14:paraId="6A8121CA" w14:textId="77777777" w:rsidR="0085747A" w:rsidRPr="00194018" w:rsidRDefault="00B60FDB" w:rsidP="00970E5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smallCaps w:val="0"/>
                <w:szCs w:val="24"/>
              </w:rPr>
              <w:t>UWAGA:</w:t>
            </w:r>
            <w:r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Warunkiem dopuszczenia do egzaminu jest uzyskanie pozytywnej oceny z kolokwium po każdym semestrze zajęć jak również aktywności na zajęciach, </w:t>
            </w:r>
            <w:r w:rsidR="00D661A7" w:rsidRPr="00194018">
              <w:rPr>
                <w:rFonts w:ascii="Corbel" w:hAnsi="Corbel"/>
                <w:b w:val="0"/>
                <w:bCs/>
                <w:smallCaps w:val="0"/>
                <w:szCs w:val="24"/>
              </w:rPr>
              <w:t>udział w dyskusji.</w:t>
            </w:r>
          </w:p>
        </w:tc>
      </w:tr>
    </w:tbl>
    <w:p w14:paraId="782FD94D" w14:textId="77777777" w:rsidR="0085747A" w:rsidRPr="0019401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B05AFA" w14:textId="77777777" w:rsidR="009F4610" w:rsidRPr="00194018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94018">
        <w:rPr>
          <w:rFonts w:ascii="Corbel" w:hAnsi="Corbel"/>
          <w:b/>
          <w:sz w:val="24"/>
          <w:szCs w:val="24"/>
        </w:rPr>
        <w:t xml:space="preserve">5. </w:t>
      </w:r>
      <w:r w:rsidR="00C61DC5" w:rsidRPr="00194018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E9F1A57" w14:textId="77777777" w:rsidR="0085747A" w:rsidRPr="0019401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85747A" w:rsidRPr="00194018" w14:paraId="28DA50FA" w14:textId="77777777" w:rsidTr="00A779E7">
        <w:tc>
          <w:tcPr>
            <w:tcW w:w="5132" w:type="dxa"/>
            <w:vAlign w:val="center"/>
          </w:tcPr>
          <w:p w14:paraId="28C23633" w14:textId="77777777" w:rsidR="0085747A" w:rsidRPr="0019401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94018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194018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194018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88" w:type="dxa"/>
            <w:vAlign w:val="center"/>
          </w:tcPr>
          <w:p w14:paraId="3DA61E04" w14:textId="77777777" w:rsidR="0085747A" w:rsidRPr="0019401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94018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194018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19401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194018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194018" w14:paraId="66EDCB8E" w14:textId="77777777" w:rsidTr="00A779E7">
        <w:tc>
          <w:tcPr>
            <w:tcW w:w="5132" w:type="dxa"/>
          </w:tcPr>
          <w:p w14:paraId="5A615246" w14:textId="77777777" w:rsidR="0085747A" w:rsidRPr="00194018" w:rsidRDefault="00C61DC5" w:rsidP="00EE4D9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G</w:t>
            </w:r>
            <w:r w:rsidR="0085747A" w:rsidRPr="00194018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194018">
              <w:rPr>
                <w:rFonts w:ascii="Corbel" w:hAnsi="Corbel"/>
                <w:sz w:val="24"/>
                <w:szCs w:val="24"/>
              </w:rPr>
              <w:t>z </w:t>
            </w:r>
            <w:r w:rsidR="000A3CDF" w:rsidRPr="00194018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194018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88" w:type="dxa"/>
          </w:tcPr>
          <w:p w14:paraId="629E1DE5" w14:textId="77777777" w:rsidR="0085747A" w:rsidRPr="00194018" w:rsidRDefault="00D429FA" w:rsidP="00A779E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C61DC5" w:rsidRPr="00194018" w14:paraId="6A7F9108" w14:textId="77777777" w:rsidTr="00A779E7">
        <w:tc>
          <w:tcPr>
            <w:tcW w:w="5132" w:type="dxa"/>
          </w:tcPr>
          <w:p w14:paraId="4BA6FFF8" w14:textId="77777777" w:rsidR="00C61DC5" w:rsidRPr="0019401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194018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0B6B0D2" w14:textId="77777777" w:rsidR="00B60FDB" w:rsidRPr="0019401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udział w konsultacjach</w:t>
            </w:r>
            <w:r w:rsidR="00A779E7" w:rsidRPr="00194018">
              <w:rPr>
                <w:rFonts w:ascii="Corbel" w:hAnsi="Corbel"/>
                <w:sz w:val="24"/>
                <w:szCs w:val="24"/>
              </w:rPr>
              <w:t xml:space="preserve">, </w:t>
            </w:r>
            <w:r w:rsidR="00B60FDB" w:rsidRPr="00194018">
              <w:rPr>
                <w:rFonts w:ascii="Corbel" w:hAnsi="Corbel"/>
                <w:sz w:val="24"/>
                <w:szCs w:val="24"/>
              </w:rPr>
              <w:t xml:space="preserve">udział w kolokwium </w:t>
            </w:r>
          </w:p>
          <w:p w14:paraId="5BAA5F6C" w14:textId="77777777" w:rsidR="00C61DC5" w:rsidRPr="00194018" w:rsidRDefault="00B60FD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udział w e</w:t>
            </w:r>
            <w:r w:rsidR="00C61DC5" w:rsidRPr="00194018">
              <w:rPr>
                <w:rFonts w:ascii="Corbel" w:hAnsi="Corbel"/>
                <w:sz w:val="24"/>
                <w:szCs w:val="24"/>
              </w:rPr>
              <w:t>gzaminie</w:t>
            </w:r>
            <w:r w:rsidR="004F3AEF" w:rsidRPr="00194018">
              <w:rPr>
                <w:rFonts w:ascii="Corbel" w:hAnsi="Corbel"/>
                <w:sz w:val="24"/>
                <w:szCs w:val="24"/>
              </w:rPr>
              <w:t xml:space="preserve"> pisemnym</w:t>
            </w:r>
          </w:p>
        </w:tc>
        <w:tc>
          <w:tcPr>
            <w:tcW w:w="4388" w:type="dxa"/>
          </w:tcPr>
          <w:p w14:paraId="321BAB18" w14:textId="77777777" w:rsidR="00C61DC5" w:rsidRPr="00194018" w:rsidRDefault="00B60FDB" w:rsidP="00A779E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br/>
            </w:r>
            <w:r w:rsidR="00A779E7" w:rsidRPr="00194018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194018" w14:paraId="1904C9DE" w14:textId="77777777" w:rsidTr="00A779E7">
        <w:tc>
          <w:tcPr>
            <w:tcW w:w="5132" w:type="dxa"/>
          </w:tcPr>
          <w:p w14:paraId="3AEBCD87" w14:textId="77777777" w:rsidR="0071620A" w:rsidRPr="0019401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194018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194018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033883EC" w14:textId="77777777" w:rsidR="00C61DC5" w:rsidRPr="0019401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  <w:r w:rsidR="00983909">
              <w:rPr>
                <w:rFonts w:ascii="Corbel" w:hAnsi="Corbel"/>
                <w:sz w:val="24"/>
                <w:szCs w:val="24"/>
              </w:rPr>
              <w:br/>
            </w:r>
            <w:r w:rsidR="00B60FDB" w:rsidRPr="00194018">
              <w:rPr>
                <w:rFonts w:ascii="Corbel" w:hAnsi="Corbel"/>
                <w:sz w:val="24"/>
                <w:szCs w:val="24"/>
              </w:rPr>
              <w:t xml:space="preserve">studiowanie literatury, </w:t>
            </w:r>
            <w:r w:rsidR="00983909">
              <w:rPr>
                <w:rFonts w:ascii="Corbel" w:hAnsi="Corbel"/>
                <w:sz w:val="24"/>
                <w:szCs w:val="24"/>
              </w:rPr>
              <w:br/>
            </w:r>
            <w:r w:rsidR="00B60FDB" w:rsidRPr="00194018">
              <w:rPr>
                <w:rFonts w:ascii="Corbel" w:hAnsi="Corbel"/>
                <w:sz w:val="24"/>
                <w:szCs w:val="24"/>
              </w:rPr>
              <w:t>przygotowanie do kolokwium</w:t>
            </w:r>
            <w:r w:rsidR="00983909">
              <w:rPr>
                <w:rFonts w:ascii="Corbel" w:hAnsi="Corbel"/>
                <w:sz w:val="24"/>
                <w:szCs w:val="24"/>
              </w:rPr>
              <w:t>,</w:t>
            </w:r>
            <w:r w:rsidR="00983909">
              <w:rPr>
                <w:rFonts w:ascii="Corbel" w:hAnsi="Corbel"/>
                <w:sz w:val="24"/>
                <w:szCs w:val="24"/>
              </w:rPr>
              <w:br/>
            </w:r>
            <w:r w:rsidR="00B60FDB" w:rsidRPr="00194018">
              <w:rPr>
                <w:rFonts w:ascii="Corbel" w:hAnsi="Corbel"/>
                <w:sz w:val="24"/>
                <w:szCs w:val="24"/>
              </w:rPr>
              <w:t xml:space="preserve"> przygotowanie do egzaminu</w:t>
            </w:r>
            <w:r w:rsidR="004F3AEF" w:rsidRPr="00194018">
              <w:rPr>
                <w:rFonts w:ascii="Corbel" w:hAnsi="Corbel"/>
                <w:sz w:val="24"/>
                <w:szCs w:val="24"/>
              </w:rPr>
              <w:t xml:space="preserve"> pisemnego</w:t>
            </w:r>
            <w:r w:rsidR="00D661A7" w:rsidRPr="00194018">
              <w:rPr>
                <w:rFonts w:ascii="Corbel" w:hAnsi="Corbel"/>
                <w:sz w:val="24"/>
                <w:szCs w:val="24"/>
              </w:rPr>
              <w:t>; przygotowanie pracy projektowej</w:t>
            </w:r>
          </w:p>
        </w:tc>
        <w:tc>
          <w:tcPr>
            <w:tcW w:w="4388" w:type="dxa"/>
          </w:tcPr>
          <w:p w14:paraId="2A2999FA" w14:textId="77777777" w:rsidR="00C61DC5" w:rsidRPr="00194018" w:rsidRDefault="00983909" w:rsidP="00A779E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 w:rsidR="00651315">
              <w:rPr>
                <w:rFonts w:ascii="Corbel" w:hAnsi="Corbel"/>
                <w:sz w:val="24"/>
                <w:szCs w:val="24"/>
              </w:rPr>
              <w:t>10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651315">
              <w:rPr>
                <w:rFonts w:ascii="Corbel" w:hAnsi="Corbel"/>
                <w:sz w:val="24"/>
                <w:szCs w:val="24"/>
              </w:rPr>
              <w:t>10</w:t>
            </w:r>
            <w:r>
              <w:rPr>
                <w:rFonts w:ascii="Corbel" w:hAnsi="Corbel"/>
                <w:sz w:val="24"/>
                <w:szCs w:val="24"/>
              </w:rPr>
              <w:br/>
              <w:t>10</w:t>
            </w:r>
            <w:r>
              <w:rPr>
                <w:rFonts w:ascii="Corbel" w:hAnsi="Corbel"/>
                <w:sz w:val="24"/>
                <w:szCs w:val="24"/>
              </w:rPr>
              <w:br/>
              <w:t>20</w:t>
            </w:r>
            <w:r>
              <w:rPr>
                <w:rFonts w:ascii="Corbel" w:hAnsi="Corbel"/>
                <w:sz w:val="24"/>
                <w:szCs w:val="24"/>
              </w:rPr>
              <w:br/>
              <w:t>12</w:t>
            </w:r>
          </w:p>
        </w:tc>
      </w:tr>
      <w:tr w:rsidR="0085747A" w:rsidRPr="00194018" w14:paraId="53D5811B" w14:textId="77777777" w:rsidTr="00A779E7">
        <w:tc>
          <w:tcPr>
            <w:tcW w:w="5132" w:type="dxa"/>
          </w:tcPr>
          <w:p w14:paraId="67C0FD0C" w14:textId="77777777" w:rsidR="0085747A" w:rsidRPr="0019401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</w:tcPr>
          <w:p w14:paraId="71B8A66C" w14:textId="77777777" w:rsidR="0085747A" w:rsidRPr="00194018" w:rsidRDefault="00983909" w:rsidP="00A779E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194018" w14:paraId="084388BA" w14:textId="77777777" w:rsidTr="00A779E7">
        <w:tc>
          <w:tcPr>
            <w:tcW w:w="5132" w:type="dxa"/>
          </w:tcPr>
          <w:p w14:paraId="40C6DD06" w14:textId="77777777" w:rsidR="0085747A" w:rsidRPr="0019401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94018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14:paraId="2819FE75" w14:textId="77777777" w:rsidR="0085747A" w:rsidRPr="00194018" w:rsidRDefault="00B60FDB" w:rsidP="00A779E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94018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21E10038" w14:textId="77777777" w:rsidR="0085747A" w:rsidRPr="00194018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194018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194018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FD2241B" w14:textId="77777777" w:rsidR="003E1941" w:rsidRPr="00194018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C00FC0" w14:textId="77777777" w:rsidR="0085747A" w:rsidRPr="00194018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94018">
        <w:rPr>
          <w:rFonts w:ascii="Corbel" w:hAnsi="Corbel"/>
          <w:smallCaps w:val="0"/>
          <w:szCs w:val="24"/>
        </w:rPr>
        <w:t xml:space="preserve">6. </w:t>
      </w:r>
      <w:r w:rsidR="0085747A" w:rsidRPr="00194018">
        <w:rPr>
          <w:rFonts w:ascii="Corbel" w:hAnsi="Corbel"/>
          <w:smallCaps w:val="0"/>
          <w:szCs w:val="24"/>
        </w:rPr>
        <w:t>PRAKTYKI ZAWO</w:t>
      </w:r>
      <w:r w:rsidR="009D3F3B" w:rsidRPr="00194018">
        <w:rPr>
          <w:rFonts w:ascii="Corbel" w:hAnsi="Corbel"/>
          <w:smallCaps w:val="0"/>
          <w:szCs w:val="24"/>
        </w:rPr>
        <w:t>DOWE W RAMACH PRZEDMIOTU</w:t>
      </w:r>
    </w:p>
    <w:p w14:paraId="222920D4" w14:textId="77777777" w:rsidR="0085747A" w:rsidRPr="00194018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194018" w14:paraId="70991713" w14:textId="77777777" w:rsidTr="00A779E7">
        <w:trPr>
          <w:trHeight w:val="397"/>
        </w:trPr>
        <w:tc>
          <w:tcPr>
            <w:tcW w:w="4082" w:type="dxa"/>
          </w:tcPr>
          <w:p w14:paraId="1EDD23F5" w14:textId="77777777" w:rsidR="0085747A" w:rsidRPr="0019401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24B937A9" w14:textId="77777777" w:rsidR="0085747A" w:rsidRPr="00194018" w:rsidRDefault="00A779E7" w:rsidP="00A779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194018" w14:paraId="36CD0636" w14:textId="77777777" w:rsidTr="00A779E7">
        <w:trPr>
          <w:trHeight w:val="397"/>
        </w:trPr>
        <w:tc>
          <w:tcPr>
            <w:tcW w:w="4082" w:type="dxa"/>
          </w:tcPr>
          <w:p w14:paraId="3C171516" w14:textId="77777777" w:rsidR="0085747A" w:rsidRPr="0019401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5C90B718" w14:textId="77777777" w:rsidR="0085747A" w:rsidRPr="00194018" w:rsidRDefault="00A779E7" w:rsidP="00A779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94018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2740E12" w14:textId="77777777" w:rsidR="003E1941" w:rsidRPr="00194018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94CBB2D" w14:textId="77777777" w:rsidR="0085747A" w:rsidRPr="00194018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94018">
        <w:rPr>
          <w:rFonts w:ascii="Corbel" w:hAnsi="Corbel"/>
          <w:smallCaps w:val="0"/>
          <w:szCs w:val="24"/>
        </w:rPr>
        <w:t xml:space="preserve">7. </w:t>
      </w:r>
      <w:r w:rsidR="0085747A" w:rsidRPr="00194018">
        <w:rPr>
          <w:rFonts w:ascii="Corbel" w:hAnsi="Corbel"/>
          <w:smallCaps w:val="0"/>
          <w:szCs w:val="24"/>
        </w:rPr>
        <w:t>LITERATURA</w:t>
      </w:r>
      <w:r w:rsidRPr="00194018">
        <w:rPr>
          <w:rFonts w:ascii="Corbel" w:hAnsi="Corbel"/>
          <w:smallCaps w:val="0"/>
          <w:szCs w:val="24"/>
        </w:rPr>
        <w:t xml:space="preserve"> </w:t>
      </w:r>
    </w:p>
    <w:p w14:paraId="3FB5AA41" w14:textId="77777777" w:rsidR="00675843" w:rsidRPr="00194018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194018" w14:paraId="3A03A71B" w14:textId="77777777" w:rsidTr="006304F3">
        <w:trPr>
          <w:trHeight w:val="397"/>
        </w:trPr>
        <w:tc>
          <w:tcPr>
            <w:tcW w:w="9497" w:type="dxa"/>
          </w:tcPr>
          <w:p w14:paraId="37515196" w14:textId="77777777" w:rsidR="0085747A" w:rsidRPr="00194018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94018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45B3B664" w14:textId="77777777" w:rsidR="00B60FDB" w:rsidRPr="00194018" w:rsidRDefault="00B60FDB" w:rsidP="00363194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194018">
              <w:rPr>
                <w:rFonts w:ascii="Corbel" w:hAnsi="Corbel"/>
                <w:sz w:val="24"/>
                <w:szCs w:val="24"/>
              </w:rPr>
              <w:t>Bobkowicz-Lewartowska</w:t>
            </w:r>
            <w:proofErr w:type="spellEnd"/>
            <w:r w:rsidRPr="00194018">
              <w:rPr>
                <w:rFonts w:ascii="Corbel" w:hAnsi="Corbel"/>
                <w:sz w:val="24"/>
                <w:szCs w:val="24"/>
              </w:rPr>
              <w:t xml:space="preserve"> L. (2007), </w:t>
            </w:r>
            <w:r w:rsidRPr="00194018">
              <w:rPr>
                <w:rFonts w:ascii="Corbel" w:hAnsi="Corbel"/>
                <w:i/>
                <w:sz w:val="24"/>
                <w:szCs w:val="24"/>
              </w:rPr>
              <w:t>Autyzm dziecięcy. Zagadnienia diagnozy i terapii</w:t>
            </w:r>
            <w:r w:rsidRPr="00194018">
              <w:rPr>
                <w:rFonts w:ascii="Corbel" w:hAnsi="Corbel"/>
                <w:sz w:val="24"/>
                <w:szCs w:val="24"/>
              </w:rPr>
              <w:t xml:space="preserve">, Wyd. Impuls, Kraków. </w:t>
            </w:r>
          </w:p>
          <w:p w14:paraId="1A68FE6F" w14:textId="77777777" w:rsidR="00283CD6" w:rsidRPr="00194018" w:rsidRDefault="00283CD6" w:rsidP="00283CD6">
            <w:pPr>
              <w:shd w:val="clear" w:color="auto" w:fill="FFFFFF"/>
              <w:spacing w:after="0" w:line="240" w:lineRule="auto"/>
              <w:ind w:left="720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  <w:p w14:paraId="48F5B593" w14:textId="77777777" w:rsidR="00B60FDB" w:rsidRPr="00194018" w:rsidRDefault="00B60FDB" w:rsidP="00363194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hyperlink r:id="rId8" w:history="1">
              <w:proofErr w:type="spellStart"/>
              <w:r w:rsidRPr="00194018">
                <w:rPr>
                  <w:rFonts w:ascii="Corbel" w:eastAsia="Times New Roman" w:hAnsi="Corbel"/>
                  <w:sz w:val="24"/>
                  <w:szCs w:val="24"/>
                  <w:lang w:eastAsia="pl-PL"/>
                </w:rPr>
                <w:t>Esveldt</w:t>
              </w:r>
              <w:proofErr w:type="spellEnd"/>
              <w:r w:rsidRPr="00194018">
                <w:rPr>
                  <w:rFonts w:ascii="Corbel" w:eastAsia="Times New Roman" w:hAnsi="Corbel"/>
                  <w:sz w:val="24"/>
                  <w:szCs w:val="24"/>
                  <w:lang w:eastAsia="pl-PL"/>
                </w:rPr>
                <w:t>-Dawson</w:t>
              </w:r>
            </w:hyperlink>
            <w:r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K. (2000). </w:t>
            </w:r>
            <w:r w:rsidRPr="00194018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Jak utrwalać wyuczone zachowanie</w:t>
            </w:r>
            <w:r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>, Stowarzyszenie Pomocy Osobom Autystycznym, Gdańsk.</w:t>
            </w:r>
          </w:p>
          <w:p w14:paraId="1543ACA9" w14:textId="77777777" w:rsidR="00283CD6" w:rsidRPr="00194018" w:rsidRDefault="00283CD6" w:rsidP="00283CD6">
            <w:pPr>
              <w:shd w:val="clear" w:color="auto" w:fill="FFFFFF"/>
              <w:spacing w:after="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  <w:p w14:paraId="60438438" w14:textId="77777777" w:rsidR="004758C7" w:rsidRDefault="00B60FDB" w:rsidP="00363194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194018">
              <w:rPr>
                <w:rFonts w:ascii="Corbel" w:hAnsi="Corbel"/>
                <w:sz w:val="24"/>
                <w:szCs w:val="24"/>
              </w:rPr>
              <w:t>Frith</w:t>
            </w:r>
            <w:proofErr w:type="spellEnd"/>
            <w:r w:rsidRPr="00194018">
              <w:rPr>
                <w:rFonts w:ascii="Corbel" w:hAnsi="Corbel"/>
                <w:sz w:val="24"/>
                <w:szCs w:val="24"/>
              </w:rPr>
              <w:t xml:space="preserve"> U. (2008), </w:t>
            </w:r>
            <w:r w:rsidRPr="00194018">
              <w:rPr>
                <w:rFonts w:ascii="Corbel" w:hAnsi="Corbel"/>
                <w:i/>
                <w:sz w:val="24"/>
                <w:szCs w:val="24"/>
              </w:rPr>
              <w:t>Autyzm. Wyjaśnienie tajemnicy</w:t>
            </w:r>
            <w:r w:rsidRPr="00194018">
              <w:rPr>
                <w:rFonts w:ascii="Corbel" w:hAnsi="Corbel"/>
                <w:sz w:val="24"/>
                <w:szCs w:val="24"/>
              </w:rPr>
              <w:t xml:space="preserve">, GWP, Gdańsk. Komender J., Jagielska G., Bryńska A. (2009), </w:t>
            </w:r>
            <w:r w:rsidRPr="00194018">
              <w:rPr>
                <w:rFonts w:ascii="Corbel" w:hAnsi="Corbel"/>
                <w:i/>
                <w:sz w:val="24"/>
                <w:szCs w:val="24"/>
              </w:rPr>
              <w:t>Autyzm i zespół Aspergera,</w:t>
            </w:r>
            <w:r w:rsidRPr="00194018">
              <w:rPr>
                <w:rFonts w:ascii="Corbel" w:hAnsi="Corbel"/>
                <w:sz w:val="24"/>
                <w:szCs w:val="24"/>
              </w:rPr>
              <w:t xml:space="preserve"> PZWL, Warszawa.</w:t>
            </w:r>
            <w:r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</w:p>
          <w:p w14:paraId="1934345C" w14:textId="77777777" w:rsidR="004758C7" w:rsidRDefault="004758C7" w:rsidP="004758C7">
            <w:pPr>
              <w:pStyle w:val="Akapitzlist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  <w:p w14:paraId="02C96300" w14:textId="77777777" w:rsidR="00B60FDB" w:rsidRPr="00194018" w:rsidRDefault="00B60FDB" w:rsidP="00363194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>Galkowski</w:t>
            </w:r>
            <w:proofErr w:type="spellEnd"/>
            <w:r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T. (1995). </w:t>
            </w:r>
            <w:r w:rsidRPr="00194018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Dziecko autystyczne w środowisku rodzinnym i szkolnym,</w:t>
            </w:r>
            <w:r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WSiP, Warszawa</w:t>
            </w:r>
          </w:p>
          <w:p w14:paraId="02E7A59C" w14:textId="77777777" w:rsidR="00283CD6" w:rsidRPr="00194018" w:rsidRDefault="00283CD6" w:rsidP="00283CD6">
            <w:pPr>
              <w:shd w:val="clear" w:color="auto" w:fill="FFFFFF"/>
              <w:spacing w:after="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  <w:p w14:paraId="0BC90467" w14:textId="77777777" w:rsidR="00363194" w:rsidRPr="00363194" w:rsidRDefault="00B60FDB" w:rsidP="00363194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Gałka U., Pisarska E. (2009). </w:t>
            </w:r>
            <w:r w:rsidRPr="00194018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Dziecko z autyzmem w szkole i przedszkolu</w:t>
            </w:r>
            <w:r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>. Centrum Metodyczne Pomocy Psychologiczno-Pedagogicznej, Warszaw</w:t>
            </w:r>
            <w:r w:rsidR="00283CD6"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>a</w:t>
            </w:r>
            <w:r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  <w:p w14:paraId="39BAACC5" w14:textId="77777777" w:rsidR="00283CD6" w:rsidRPr="00363194" w:rsidRDefault="00363194" w:rsidP="00363194">
            <w:pPr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 xml:space="preserve">Maurice C. (2000).  </w:t>
            </w:r>
            <w:r w:rsidRPr="00194018">
              <w:rPr>
                <w:rFonts w:ascii="Corbel" w:hAnsi="Corbel"/>
                <w:i/>
                <w:sz w:val="24"/>
                <w:szCs w:val="24"/>
              </w:rPr>
              <w:t>Modele zachowań oraz współpraca z dziećmi autystycznymi. Poradnik dla rodziców i osób profesjonalnie zajmujących się problemem</w:t>
            </w:r>
            <w:r w:rsidRPr="00194018">
              <w:rPr>
                <w:rFonts w:ascii="Corbel" w:hAnsi="Corbel"/>
                <w:sz w:val="24"/>
                <w:szCs w:val="24"/>
              </w:rPr>
              <w:t xml:space="preserve">, Wyd. </w:t>
            </w:r>
            <w:proofErr w:type="spellStart"/>
            <w:r w:rsidRPr="00194018">
              <w:rPr>
                <w:rFonts w:ascii="Corbel" w:hAnsi="Corbel"/>
                <w:sz w:val="24"/>
                <w:szCs w:val="24"/>
              </w:rPr>
              <w:t>Twigger</w:t>
            </w:r>
            <w:proofErr w:type="spellEnd"/>
            <w:r w:rsidRPr="00194018">
              <w:rPr>
                <w:rFonts w:ascii="Corbel" w:hAnsi="Corbel"/>
                <w:sz w:val="24"/>
                <w:szCs w:val="24"/>
              </w:rPr>
              <w:t xml:space="preserve">, Warszawa. </w:t>
            </w:r>
          </w:p>
          <w:p w14:paraId="4982CD1D" w14:textId="77777777" w:rsidR="00B60FDB" w:rsidRPr="00194018" w:rsidRDefault="00B60FDB" w:rsidP="00363194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>Seach</w:t>
            </w:r>
            <w:proofErr w:type="spellEnd"/>
            <w:r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D., Lloyd M. (2006). </w:t>
            </w:r>
            <w:r w:rsidRPr="00194018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Pomóż dziecku z autyzmem</w:t>
            </w:r>
            <w:r w:rsidRPr="00194018">
              <w:rPr>
                <w:rFonts w:ascii="Corbel" w:eastAsia="Times New Roman" w:hAnsi="Corbel"/>
                <w:sz w:val="24"/>
                <w:szCs w:val="24"/>
                <w:lang w:eastAsia="pl-PL"/>
              </w:rPr>
              <w:t>. Wydawnictwo K. E. Liber, Warszawa.</w:t>
            </w:r>
          </w:p>
        </w:tc>
      </w:tr>
      <w:tr w:rsidR="0085747A" w:rsidRPr="00194018" w14:paraId="17A25BAB" w14:textId="77777777" w:rsidTr="006304F3">
        <w:trPr>
          <w:trHeight w:val="397"/>
        </w:trPr>
        <w:tc>
          <w:tcPr>
            <w:tcW w:w="9497" w:type="dxa"/>
          </w:tcPr>
          <w:p w14:paraId="392E7AEB" w14:textId="77777777" w:rsidR="0085747A" w:rsidRPr="00194018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94018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72E677B" w14:textId="77777777" w:rsidR="00B60FDB" w:rsidRPr="00194018" w:rsidRDefault="00B60FDB" w:rsidP="00B60FDB">
            <w:pPr>
              <w:numPr>
                <w:ilvl w:val="0"/>
                <w:numId w:val="3"/>
              </w:numPr>
              <w:rPr>
                <w:rFonts w:ascii="Corbel" w:hAnsi="Corbel"/>
                <w:sz w:val="24"/>
                <w:szCs w:val="24"/>
              </w:rPr>
            </w:pPr>
            <w:proofErr w:type="spellStart"/>
            <w:r w:rsidRPr="00194018">
              <w:rPr>
                <w:rFonts w:ascii="Corbel" w:hAnsi="Corbel"/>
                <w:sz w:val="24"/>
                <w:szCs w:val="24"/>
              </w:rPr>
              <w:t>Kossewska</w:t>
            </w:r>
            <w:proofErr w:type="spellEnd"/>
            <w:r w:rsidRPr="00194018">
              <w:rPr>
                <w:rFonts w:ascii="Corbel" w:hAnsi="Corbel"/>
                <w:sz w:val="24"/>
                <w:szCs w:val="24"/>
              </w:rPr>
              <w:t xml:space="preserve"> J. (2009), </w:t>
            </w:r>
            <w:r w:rsidRPr="00194018">
              <w:rPr>
                <w:rFonts w:ascii="Corbel" w:hAnsi="Corbel"/>
                <w:i/>
                <w:sz w:val="24"/>
                <w:szCs w:val="24"/>
              </w:rPr>
              <w:t>Kompleksowe wspomaganie rozwoju uczniów z autyzmem i zaburzeniami pokrewnymi,</w:t>
            </w:r>
            <w:r w:rsidRPr="00194018">
              <w:rPr>
                <w:rFonts w:ascii="Corbel" w:hAnsi="Corbel"/>
                <w:sz w:val="24"/>
                <w:szCs w:val="24"/>
              </w:rPr>
              <w:t xml:space="preserve">  Wyd. Impuls, Kraków. </w:t>
            </w:r>
          </w:p>
          <w:p w14:paraId="5A44B8EB" w14:textId="77777777" w:rsidR="00B60FDB" w:rsidRPr="00194018" w:rsidRDefault="00B60FDB" w:rsidP="00B60FDB">
            <w:pPr>
              <w:numPr>
                <w:ilvl w:val="0"/>
                <w:numId w:val="3"/>
              </w:numPr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 xml:space="preserve">Pietras T., Wituski A., Gałecki P. (2010).  </w:t>
            </w:r>
            <w:r w:rsidRPr="00194018">
              <w:rPr>
                <w:rFonts w:ascii="Corbel" w:hAnsi="Corbel"/>
                <w:i/>
                <w:sz w:val="24"/>
                <w:szCs w:val="24"/>
              </w:rPr>
              <w:t>Autyzm ― epidemiologia, diagnoza i terapia</w:t>
            </w:r>
            <w:r w:rsidRPr="00194018">
              <w:rPr>
                <w:rFonts w:ascii="Corbel" w:hAnsi="Corbel"/>
                <w:sz w:val="24"/>
                <w:szCs w:val="24"/>
              </w:rPr>
              <w:t xml:space="preserve">, Wyd. </w:t>
            </w:r>
            <w:proofErr w:type="spellStart"/>
            <w:r w:rsidRPr="00194018">
              <w:rPr>
                <w:rFonts w:ascii="Corbel" w:hAnsi="Corbel"/>
                <w:sz w:val="24"/>
                <w:szCs w:val="24"/>
              </w:rPr>
              <w:t>Continuo</w:t>
            </w:r>
            <w:proofErr w:type="spellEnd"/>
            <w:r w:rsidRPr="00194018">
              <w:rPr>
                <w:rFonts w:ascii="Corbel" w:hAnsi="Corbel"/>
                <w:sz w:val="24"/>
                <w:szCs w:val="24"/>
              </w:rPr>
              <w:t>, Wrocław.</w:t>
            </w:r>
          </w:p>
          <w:p w14:paraId="1976E40B" w14:textId="77777777" w:rsidR="00B60FDB" w:rsidRPr="00194018" w:rsidRDefault="00B60FDB" w:rsidP="00B60FDB">
            <w:pPr>
              <w:numPr>
                <w:ilvl w:val="0"/>
                <w:numId w:val="3"/>
              </w:numPr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 xml:space="preserve">Pisula E. (2010), </w:t>
            </w:r>
            <w:r w:rsidRPr="00194018">
              <w:rPr>
                <w:rFonts w:ascii="Corbel" w:hAnsi="Corbel"/>
                <w:i/>
                <w:sz w:val="24"/>
                <w:szCs w:val="24"/>
              </w:rPr>
              <w:t>Autyzm ― przyczyny, symptomy, terapia,</w:t>
            </w:r>
            <w:r w:rsidRPr="00194018">
              <w:rPr>
                <w:rFonts w:ascii="Corbel" w:hAnsi="Corbel"/>
                <w:sz w:val="24"/>
                <w:szCs w:val="24"/>
              </w:rPr>
              <w:t xml:space="preserve"> Wyd. Harmonia, Gdańsk.</w:t>
            </w:r>
          </w:p>
          <w:p w14:paraId="01173737" w14:textId="77777777" w:rsidR="00B60FDB" w:rsidRPr="00194018" w:rsidRDefault="00B60FDB" w:rsidP="00B60FDB">
            <w:pPr>
              <w:numPr>
                <w:ilvl w:val="0"/>
                <w:numId w:val="3"/>
              </w:numPr>
              <w:rPr>
                <w:rFonts w:ascii="Corbel" w:hAnsi="Corbel"/>
                <w:sz w:val="24"/>
                <w:szCs w:val="24"/>
              </w:rPr>
            </w:pPr>
            <w:proofErr w:type="spellStart"/>
            <w:r w:rsidRPr="00194018">
              <w:rPr>
                <w:rFonts w:ascii="Corbel" w:hAnsi="Corbel"/>
                <w:sz w:val="24"/>
                <w:szCs w:val="24"/>
              </w:rPr>
              <w:t>Randall</w:t>
            </w:r>
            <w:proofErr w:type="spellEnd"/>
            <w:r w:rsidRPr="00194018">
              <w:rPr>
                <w:rFonts w:ascii="Corbel" w:hAnsi="Corbel"/>
                <w:sz w:val="24"/>
                <w:szCs w:val="24"/>
              </w:rPr>
              <w:t xml:space="preserve"> P., Parker J. (2010), </w:t>
            </w:r>
            <w:r w:rsidRPr="00194018">
              <w:rPr>
                <w:rFonts w:ascii="Corbel" w:hAnsi="Corbel"/>
                <w:i/>
                <w:sz w:val="24"/>
                <w:szCs w:val="24"/>
              </w:rPr>
              <w:t>Autyzm ― jak pomóc rodzinie</w:t>
            </w:r>
            <w:r w:rsidRPr="00194018">
              <w:rPr>
                <w:rFonts w:ascii="Corbel" w:hAnsi="Corbel"/>
                <w:sz w:val="24"/>
                <w:szCs w:val="24"/>
              </w:rPr>
              <w:t>, GWP, Gdańsk.</w:t>
            </w:r>
          </w:p>
          <w:p w14:paraId="72ADFBD0" w14:textId="77777777" w:rsidR="00B60FDB" w:rsidRPr="00194018" w:rsidRDefault="00B60FDB" w:rsidP="00B60FDB">
            <w:pPr>
              <w:numPr>
                <w:ilvl w:val="0"/>
                <w:numId w:val="3"/>
              </w:numPr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Wybrane artykuły i akta prawne.</w:t>
            </w:r>
          </w:p>
        </w:tc>
      </w:tr>
    </w:tbl>
    <w:p w14:paraId="4AA36CF0" w14:textId="77777777" w:rsidR="0085747A" w:rsidRPr="00194018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970767" w14:textId="77777777" w:rsidR="0085747A" w:rsidRPr="00194018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0400EB" w14:textId="77777777" w:rsidR="0085747A" w:rsidRPr="00194018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194018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7A3ECA6" w14:textId="77777777" w:rsidR="006304F3" w:rsidRPr="00194018" w:rsidRDefault="006304F3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BA5566" w14:textId="77777777" w:rsidR="006304F3" w:rsidRPr="00194018" w:rsidRDefault="006304F3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6B13A1" w14:textId="77777777" w:rsidR="006304F3" w:rsidRPr="00194018" w:rsidRDefault="006304F3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7DCDEB5" w14:textId="77777777" w:rsidR="006304F3" w:rsidRPr="00194018" w:rsidRDefault="006304F3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F5889B7" w14:textId="77777777" w:rsidR="006304F3" w:rsidRPr="00194018" w:rsidRDefault="006304F3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A801A7" w14:textId="77777777" w:rsidR="006304F3" w:rsidRPr="00194018" w:rsidRDefault="006304F3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544B25" w14:textId="77777777" w:rsidR="006304F3" w:rsidRPr="00194018" w:rsidRDefault="006304F3" w:rsidP="006304F3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6304F3" w:rsidRPr="0019401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8736D" w14:textId="77777777" w:rsidR="00E062C2" w:rsidRDefault="00E062C2" w:rsidP="00C16ABF">
      <w:pPr>
        <w:spacing w:after="0" w:line="240" w:lineRule="auto"/>
      </w:pPr>
      <w:r>
        <w:separator/>
      </w:r>
    </w:p>
  </w:endnote>
  <w:endnote w:type="continuationSeparator" w:id="0">
    <w:p w14:paraId="34767397" w14:textId="77777777" w:rsidR="00E062C2" w:rsidRDefault="00E062C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C3D2D" w14:textId="77777777" w:rsidR="00E062C2" w:rsidRDefault="00E062C2" w:rsidP="00C16ABF">
      <w:pPr>
        <w:spacing w:after="0" w:line="240" w:lineRule="auto"/>
      </w:pPr>
      <w:r>
        <w:separator/>
      </w:r>
    </w:p>
  </w:footnote>
  <w:footnote w:type="continuationSeparator" w:id="0">
    <w:p w14:paraId="006FFA0A" w14:textId="77777777" w:rsidR="00E062C2" w:rsidRDefault="00E062C2" w:rsidP="00C16ABF">
      <w:pPr>
        <w:spacing w:after="0" w:line="240" w:lineRule="auto"/>
      </w:pPr>
      <w:r>
        <w:continuationSeparator/>
      </w:r>
    </w:p>
  </w:footnote>
  <w:footnote w:id="1">
    <w:p w14:paraId="47E328C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10279"/>
    <w:multiLevelType w:val="hybridMultilevel"/>
    <w:tmpl w:val="294A7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2163A5"/>
    <w:multiLevelType w:val="hybridMultilevel"/>
    <w:tmpl w:val="1458D6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3727B2"/>
    <w:multiLevelType w:val="hybridMultilevel"/>
    <w:tmpl w:val="1D524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7525802">
    <w:abstractNumId w:val="1"/>
  </w:num>
  <w:num w:numId="2" w16cid:durableId="694884800">
    <w:abstractNumId w:val="3"/>
  </w:num>
  <w:num w:numId="3" w16cid:durableId="1267270271">
    <w:abstractNumId w:val="0"/>
  </w:num>
  <w:num w:numId="4" w16cid:durableId="191381133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253C"/>
    <w:rsid w:val="00070ED6"/>
    <w:rsid w:val="00073151"/>
    <w:rsid w:val="000742DC"/>
    <w:rsid w:val="00084C12"/>
    <w:rsid w:val="0009462C"/>
    <w:rsid w:val="00094B12"/>
    <w:rsid w:val="00096C46"/>
    <w:rsid w:val="000A296F"/>
    <w:rsid w:val="000A2A28"/>
    <w:rsid w:val="000A3CDF"/>
    <w:rsid w:val="000A5D02"/>
    <w:rsid w:val="000B192D"/>
    <w:rsid w:val="000B28EE"/>
    <w:rsid w:val="000B3E37"/>
    <w:rsid w:val="000C6E04"/>
    <w:rsid w:val="000D04B0"/>
    <w:rsid w:val="000F1C57"/>
    <w:rsid w:val="000F4B5C"/>
    <w:rsid w:val="000F5615"/>
    <w:rsid w:val="0010007D"/>
    <w:rsid w:val="00124BFF"/>
    <w:rsid w:val="0012560E"/>
    <w:rsid w:val="00127108"/>
    <w:rsid w:val="00134B13"/>
    <w:rsid w:val="00136A98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94018"/>
    <w:rsid w:val="001A70D2"/>
    <w:rsid w:val="001B24DC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68C1"/>
    <w:rsid w:val="00281FF2"/>
    <w:rsid w:val="00283CD6"/>
    <w:rsid w:val="002857DE"/>
    <w:rsid w:val="00291567"/>
    <w:rsid w:val="002A22BF"/>
    <w:rsid w:val="002A2389"/>
    <w:rsid w:val="002A2483"/>
    <w:rsid w:val="002A671D"/>
    <w:rsid w:val="002A76D0"/>
    <w:rsid w:val="002B4D55"/>
    <w:rsid w:val="002B56E7"/>
    <w:rsid w:val="002B5EA0"/>
    <w:rsid w:val="002B6119"/>
    <w:rsid w:val="002C1F06"/>
    <w:rsid w:val="002D2609"/>
    <w:rsid w:val="002D3375"/>
    <w:rsid w:val="002D73D4"/>
    <w:rsid w:val="002E21EB"/>
    <w:rsid w:val="002F02A3"/>
    <w:rsid w:val="002F4ABE"/>
    <w:rsid w:val="003018BA"/>
    <w:rsid w:val="0030395F"/>
    <w:rsid w:val="003053C9"/>
    <w:rsid w:val="00305C92"/>
    <w:rsid w:val="003151C5"/>
    <w:rsid w:val="003343CF"/>
    <w:rsid w:val="00346FE9"/>
    <w:rsid w:val="0034759A"/>
    <w:rsid w:val="003503F6"/>
    <w:rsid w:val="003530DD"/>
    <w:rsid w:val="00363194"/>
    <w:rsid w:val="00363F78"/>
    <w:rsid w:val="003A0A5B"/>
    <w:rsid w:val="003A1176"/>
    <w:rsid w:val="003B09C5"/>
    <w:rsid w:val="003C0BAE"/>
    <w:rsid w:val="003D168C"/>
    <w:rsid w:val="003D18A9"/>
    <w:rsid w:val="003D6CE2"/>
    <w:rsid w:val="003E1941"/>
    <w:rsid w:val="003E2FE6"/>
    <w:rsid w:val="003E49D5"/>
    <w:rsid w:val="003E6DFB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074F"/>
    <w:rsid w:val="00461EFC"/>
    <w:rsid w:val="004652C2"/>
    <w:rsid w:val="004706D1"/>
    <w:rsid w:val="00471326"/>
    <w:rsid w:val="004758C7"/>
    <w:rsid w:val="0047598D"/>
    <w:rsid w:val="00483345"/>
    <w:rsid w:val="004840FD"/>
    <w:rsid w:val="00490F7D"/>
    <w:rsid w:val="00491678"/>
    <w:rsid w:val="004968E2"/>
    <w:rsid w:val="004A3EEA"/>
    <w:rsid w:val="004A4D1F"/>
    <w:rsid w:val="004D1CE3"/>
    <w:rsid w:val="004D5282"/>
    <w:rsid w:val="004F1551"/>
    <w:rsid w:val="004F3AEF"/>
    <w:rsid w:val="004F55A3"/>
    <w:rsid w:val="0050496F"/>
    <w:rsid w:val="00513B6F"/>
    <w:rsid w:val="00516EC4"/>
    <w:rsid w:val="00517C63"/>
    <w:rsid w:val="00524D1A"/>
    <w:rsid w:val="005363C4"/>
    <w:rsid w:val="00536BDE"/>
    <w:rsid w:val="00543ACC"/>
    <w:rsid w:val="0056696D"/>
    <w:rsid w:val="0059484D"/>
    <w:rsid w:val="005A0855"/>
    <w:rsid w:val="005A3196"/>
    <w:rsid w:val="005A31D4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04F3"/>
    <w:rsid w:val="00647FA8"/>
    <w:rsid w:val="00650C5F"/>
    <w:rsid w:val="00651315"/>
    <w:rsid w:val="00654934"/>
    <w:rsid w:val="006620D9"/>
    <w:rsid w:val="00671958"/>
    <w:rsid w:val="00675843"/>
    <w:rsid w:val="00683085"/>
    <w:rsid w:val="00696477"/>
    <w:rsid w:val="006A5C0A"/>
    <w:rsid w:val="006D050F"/>
    <w:rsid w:val="006D6139"/>
    <w:rsid w:val="006E45D9"/>
    <w:rsid w:val="006E5D65"/>
    <w:rsid w:val="006F101D"/>
    <w:rsid w:val="006F1282"/>
    <w:rsid w:val="006F1FBC"/>
    <w:rsid w:val="006F31E2"/>
    <w:rsid w:val="00706544"/>
    <w:rsid w:val="007072BA"/>
    <w:rsid w:val="0071620A"/>
    <w:rsid w:val="00724677"/>
    <w:rsid w:val="00725459"/>
    <w:rsid w:val="007279E0"/>
    <w:rsid w:val="007327BD"/>
    <w:rsid w:val="00734608"/>
    <w:rsid w:val="00740E7B"/>
    <w:rsid w:val="0074227B"/>
    <w:rsid w:val="00745302"/>
    <w:rsid w:val="007461D6"/>
    <w:rsid w:val="00746EC8"/>
    <w:rsid w:val="00763BF1"/>
    <w:rsid w:val="00766FD4"/>
    <w:rsid w:val="0078168C"/>
    <w:rsid w:val="00787C2A"/>
    <w:rsid w:val="00790E27"/>
    <w:rsid w:val="007A265C"/>
    <w:rsid w:val="007A4022"/>
    <w:rsid w:val="007A6E6E"/>
    <w:rsid w:val="007B7748"/>
    <w:rsid w:val="007B7FDF"/>
    <w:rsid w:val="007C3299"/>
    <w:rsid w:val="007C3BCC"/>
    <w:rsid w:val="007C4546"/>
    <w:rsid w:val="007D6E56"/>
    <w:rsid w:val="007E04AD"/>
    <w:rsid w:val="007F4155"/>
    <w:rsid w:val="0081554D"/>
    <w:rsid w:val="0081707E"/>
    <w:rsid w:val="008236A4"/>
    <w:rsid w:val="008449B3"/>
    <w:rsid w:val="008552A2"/>
    <w:rsid w:val="0085747A"/>
    <w:rsid w:val="00877AE9"/>
    <w:rsid w:val="00884922"/>
    <w:rsid w:val="00885F64"/>
    <w:rsid w:val="008917F9"/>
    <w:rsid w:val="008A45F7"/>
    <w:rsid w:val="008A6CFE"/>
    <w:rsid w:val="008B6FFA"/>
    <w:rsid w:val="008C0CC0"/>
    <w:rsid w:val="008C19A9"/>
    <w:rsid w:val="008C379D"/>
    <w:rsid w:val="008C5147"/>
    <w:rsid w:val="008C5359"/>
    <w:rsid w:val="008C5363"/>
    <w:rsid w:val="008D3DFB"/>
    <w:rsid w:val="008D61EE"/>
    <w:rsid w:val="008D7ED4"/>
    <w:rsid w:val="008E64F4"/>
    <w:rsid w:val="008F0EAF"/>
    <w:rsid w:val="008F12C9"/>
    <w:rsid w:val="008F6E29"/>
    <w:rsid w:val="00913422"/>
    <w:rsid w:val="00916188"/>
    <w:rsid w:val="00923D7D"/>
    <w:rsid w:val="009508DF"/>
    <w:rsid w:val="00950DAC"/>
    <w:rsid w:val="00954A07"/>
    <w:rsid w:val="00962F34"/>
    <w:rsid w:val="00970E5E"/>
    <w:rsid w:val="00971EF1"/>
    <w:rsid w:val="00983909"/>
    <w:rsid w:val="009947CA"/>
    <w:rsid w:val="00996C05"/>
    <w:rsid w:val="00997F14"/>
    <w:rsid w:val="009A78D9"/>
    <w:rsid w:val="009C3E31"/>
    <w:rsid w:val="009C54AE"/>
    <w:rsid w:val="009C58C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904"/>
    <w:rsid w:val="00A53FA5"/>
    <w:rsid w:val="00A54817"/>
    <w:rsid w:val="00A601C8"/>
    <w:rsid w:val="00A60799"/>
    <w:rsid w:val="00A779E7"/>
    <w:rsid w:val="00A84C85"/>
    <w:rsid w:val="00A92C4F"/>
    <w:rsid w:val="00A97DE1"/>
    <w:rsid w:val="00AB053C"/>
    <w:rsid w:val="00AD1146"/>
    <w:rsid w:val="00AD27D3"/>
    <w:rsid w:val="00AD66D6"/>
    <w:rsid w:val="00AD742E"/>
    <w:rsid w:val="00AE1160"/>
    <w:rsid w:val="00AE203C"/>
    <w:rsid w:val="00AE2E74"/>
    <w:rsid w:val="00AE5FCB"/>
    <w:rsid w:val="00AF2C1E"/>
    <w:rsid w:val="00B06142"/>
    <w:rsid w:val="00B107B6"/>
    <w:rsid w:val="00B135B1"/>
    <w:rsid w:val="00B3130B"/>
    <w:rsid w:val="00B35089"/>
    <w:rsid w:val="00B40ADB"/>
    <w:rsid w:val="00B43B77"/>
    <w:rsid w:val="00B43E80"/>
    <w:rsid w:val="00B607DB"/>
    <w:rsid w:val="00B60FDB"/>
    <w:rsid w:val="00B66529"/>
    <w:rsid w:val="00B75946"/>
    <w:rsid w:val="00B8056E"/>
    <w:rsid w:val="00B819C8"/>
    <w:rsid w:val="00B82308"/>
    <w:rsid w:val="00B90885"/>
    <w:rsid w:val="00BA33D5"/>
    <w:rsid w:val="00BB520A"/>
    <w:rsid w:val="00BD3869"/>
    <w:rsid w:val="00BD66E9"/>
    <w:rsid w:val="00BD6FF4"/>
    <w:rsid w:val="00BF2C41"/>
    <w:rsid w:val="00C058B4"/>
    <w:rsid w:val="00C05F44"/>
    <w:rsid w:val="00C131B5"/>
    <w:rsid w:val="00C137E4"/>
    <w:rsid w:val="00C16ABF"/>
    <w:rsid w:val="00C170AE"/>
    <w:rsid w:val="00C26CB7"/>
    <w:rsid w:val="00C324C1"/>
    <w:rsid w:val="00C36992"/>
    <w:rsid w:val="00C56036"/>
    <w:rsid w:val="00C61A8C"/>
    <w:rsid w:val="00C61DC5"/>
    <w:rsid w:val="00C67E92"/>
    <w:rsid w:val="00C70A26"/>
    <w:rsid w:val="00C766DF"/>
    <w:rsid w:val="00C94B98"/>
    <w:rsid w:val="00CA2B96"/>
    <w:rsid w:val="00CA5089"/>
    <w:rsid w:val="00CB2AC3"/>
    <w:rsid w:val="00CB6F1F"/>
    <w:rsid w:val="00CD6897"/>
    <w:rsid w:val="00CE5BAC"/>
    <w:rsid w:val="00CE71E5"/>
    <w:rsid w:val="00CF25BE"/>
    <w:rsid w:val="00CF78ED"/>
    <w:rsid w:val="00D01880"/>
    <w:rsid w:val="00D02B25"/>
    <w:rsid w:val="00D02EBA"/>
    <w:rsid w:val="00D16D97"/>
    <w:rsid w:val="00D17C3C"/>
    <w:rsid w:val="00D22F18"/>
    <w:rsid w:val="00D26B2C"/>
    <w:rsid w:val="00D339B8"/>
    <w:rsid w:val="00D352C9"/>
    <w:rsid w:val="00D35C2C"/>
    <w:rsid w:val="00D3785E"/>
    <w:rsid w:val="00D425B2"/>
    <w:rsid w:val="00D428D6"/>
    <w:rsid w:val="00D429FA"/>
    <w:rsid w:val="00D44C48"/>
    <w:rsid w:val="00D54EF9"/>
    <w:rsid w:val="00D552B2"/>
    <w:rsid w:val="00D608D1"/>
    <w:rsid w:val="00D661A7"/>
    <w:rsid w:val="00D72F3C"/>
    <w:rsid w:val="00D74119"/>
    <w:rsid w:val="00D8075B"/>
    <w:rsid w:val="00D8678B"/>
    <w:rsid w:val="00DA2114"/>
    <w:rsid w:val="00DB0DB3"/>
    <w:rsid w:val="00DE09C0"/>
    <w:rsid w:val="00DE4A14"/>
    <w:rsid w:val="00DF320D"/>
    <w:rsid w:val="00DF71C8"/>
    <w:rsid w:val="00E062C2"/>
    <w:rsid w:val="00E129B8"/>
    <w:rsid w:val="00E21E7D"/>
    <w:rsid w:val="00E22FBC"/>
    <w:rsid w:val="00E24BF5"/>
    <w:rsid w:val="00E25338"/>
    <w:rsid w:val="00E26C9F"/>
    <w:rsid w:val="00E51E44"/>
    <w:rsid w:val="00E63348"/>
    <w:rsid w:val="00E67315"/>
    <w:rsid w:val="00E742AA"/>
    <w:rsid w:val="00E77E88"/>
    <w:rsid w:val="00E80031"/>
    <w:rsid w:val="00E8107D"/>
    <w:rsid w:val="00E81FE6"/>
    <w:rsid w:val="00E960BB"/>
    <w:rsid w:val="00EA2074"/>
    <w:rsid w:val="00EA4832"/>
    <w:rsid w:val="00EA4E9D"/>
    <w:rsid w:val="00EC4899"/>
    <w:rsid w:val="00ED03AB"/>
    <w:rsid w:val="00ED32D2"/>
    <w:rsid w:val="00EE32DE"/>
    <w:rsid w:val="00EE4D91"/>
    <w:rsid w:val="00EE5457"/>
    <w:rsid w:val="00EF2F71"/>
    <w:rsid w:val="00F070AB"/>
    <w:rsid w:val="00F12AFD"/>
    <w:rsid w:val="00F17567"/>
    <w:rsid w:val="00F2036C"/>
    <w:rsid w:val="00F27A7B"/>
    <w:rsid w:val="00F526AF"/>
    <w:rsid w:val="00F549AE"/>
    <w:rsid w:val="00F617C3"/>
    <w:rsid w:val="00F64E31"/>
    <w:rsid w:val="00F7066B"/>
    <w:rsid w:val="00F83B28"/>
    <w:rsid w:val="00F974DA"/>
    <w:rsid w:val="00FA46E5"/>
    <w:rsid w:val="00FB5FDC"/>
    <w:rsid w:val="00FB7DBA"/>
    <w:rsid w:val="00FC1C25"/>
    <w:rsid w:val="00FC3F45"/>
    <w:rsid w:val="00FD503F"/>
    <w:rsid w:val="00FD555A"/>
    <w:rsid w:val="00FD7589"/>
    <w:rsid w:val="00FD77EB"/>
    <w:rsid w:val="00FE4728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ED64F"/>
  <w15:docId w15:val="{5090A8AD-DFBB-4A18-8958-100B95AA6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akanapie.pl/karen-esveldt-dawson-autor,5290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BBCD1-F48A-4F65-9865-2C06D3248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7</Pages>
  <Words>1640</Words>
  <Characters>9846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2</cp:revision>
  <cp:lastPrinted>2019-02-06T12:12:00Z</cp:lastPrinted>
  <dcterms:created xsi:type="dcterms:W3CDTF">2025-01-27T11:43:00Z</dcterms:created>
  <dcterms:modified xsi:type="dcterms:W3CDTF">2025-01-27T11:43:00Z</dcterms:modified>
</cp:coreProperties>
</file>